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E8E" w:rsidRPr="00BB1B65" w:rsidRDefault="00183E8E" w:rsidP="00A87544">
      <w:pPr>
        <w:jc w:val="center"/>
        <w:rPr>
          <w:sz w:val="28"/>
          <w:szCs w:val="28"/>
        </w:rPr>
      </w:pPr>
      <w:r w:rsidRPr="00BB1B65">
        <w:rPr>
          <w:sz w:val="28"/>
          <w:szCs w:val="28"/>
        </w:rPr>
        <w:t>МИНОБРНАУКИ РОССИИ</w:t>
      </w:r>
    </w:p>
    <w:p w:rsidR="00183E8E" w:rsidRPr="00BB1B65" w:rsidRDefault="00183E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3E8E" w:rsidRPr="00BB1B65" w:rsidRDefault="00183E8E" w:rsidP="00A87544">
      <w:pPr>
        <w:jc w:val="center"/>
        <w:rPr>
          <w:b/>
          <w:sz w:val="28"/>
          <w:szCs w:val="28"/>
        </w:rPr>
      </w:pPr>
      <w:r w:rsidRPr="00BB1B65">
        <w:rPr>
          <w:b/>
          <w:sz w:val="28"/>
          <w:szCs w:val="28"/>
        </w:rPr>
        <w:t>«Гжельский государственный университет»</w:t>
      </w:r>
    </w:p>
    <w:p w:rsidR="00183E8E" w:rsidRPr="00BB1B65" w:rsidRDefault="00183E8E" w:rsidP="00A87544">
      <w:pPr>
        <w:jc w:val="center"/>
        <w:rPr>
          <w:sz w:val="28"/>
          <w:szCs w:val="28"/>
        </w:rPr>
      </w:pPr>
      <w:r w:rsidRPr="00BB1B65">
        <w:rPr>
          <w:sz w:val="28"/>
          <w:szCs w:val="28"/>
        </w:rPr>
        <w:t>(ГГУ)</w:t>
      </w:r>
    </w:p>
    <w:p w:rsidR="00183E8E" w:rsidRPr="00BB1B65" w:rsidRDefault="00183E8E" w:rsidP="00A87544">
      <w:pPr>
        <w:rPr>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3E8E" w:rsidRPr="00BB1B65" w:rsidRDefault="00183E8E" w:rsidP="00A87544">
      <w:pPr>
        <w:tabs>
          <w:tab w:val="left" w:pos="680"/>
          <w:tab w:val="left" w:pos="851"/>
          <w:tab w:val="left" w:pos="6240"/>
        </w:tabs>
        <w:rPr>
          <w:noProof/>
          <w:sz w:val="28"/>
          <w:szCs w:val="28"/>
        </w:rPr>
      </w:pPr>
      <w:r w:rsidRPr="00BB1B65">
        <w:rPr>
          <w:noProof/>
          <w:sz w:val="28"/>
          <w:szCs w:val="28"/>
        </w:rPr>
        <w:tab/>
      </w:r>
    </w:p>
    <w:p w:rsidR="00183E8E" w:rsidRPr="00BB1B65" w:rsidRDefault="00183E8E" w:rsidP="00A87544">
      <w:pPr>
        <w:tabs>
          <w:tab w:val="left" w:pos="680"/>
          <w:tab w:val="left" w:pos="851"/>
          <w:tab w:val="left" w:pos="6240"/>
        </w:tabs>
        <w:rPr>
          <w:noProof/>
          <w:sz w:val="28"/>
          <w:szCs w:val="28"/>
        </w:rPr>
      </w:pPr>
    </w:p>
    <w:p w:rsidR="00183E8E" w:rsidRPr="00BB1B65" w:rsidRDefault="00183E8E" w:rsidP="00A87544">
      <w:pPr>
        <w:tabs>
          <w:tab w:val="left" w:pos="680"/>
          <w:tab w:val="left" w:pos="851"/>
          <w:tab w:val="left" w:pos="6240"/>
        </w:tabs>
        <w:rPr>
          <w:sz w:val="28"/>
          <w:szCs w:val="28"/>
        </w:rPr>
      </w:pPr>
    </w:p>
    <w:p w:rsidR="00183E8E" w:rsidRPr="00BB1B65" w:rsidRDefault="00183E8E" w:rsidP="00A87544">
      <w:pPr>
        <w:pStyle w:val="Style11"/>
        <w:widowControl/>
        <w:rPr>
          <w:bCs/>
          <w:sz w:val="28"/>
          <w:szCs w:val="28"/>
          <w:u w:val="single"/>
        </w:rPr>
      </w:pPr>
      <w:r w:rsidRPr="00BB1B65">
        <w:rPr>
          <w:bCs/>
          <w:sz w:val="28"/>
          <w:szCs w:val="28"/>
          <w:u w:val="single"/>
        </w:rPr>
        <w:t>Рабочая программа дисциплины</w:t>
      </w:r>
    </w:p>
    <w:p w:rsidR="00183E8E" w:rsidRPr="00BB1B65" w:rsidRDefault="00183E8E" w:rsidP="00A87544">
      <w:pPr>
        <w:tabs>
          <w:tab w:val="left" w:pos="680"/>
          <w:tab w:val="left" w:pos="851"/>
        </w:tabs>
        <w:jc w:val="center"/>
        <w:rPr>
          <w:sz w:val="28"/>
          <w:szCs w:val="28"/>
        </w:rPr>
      </w:pPr>
    </w:p>
    <w:p w:rsidR="00183E8E" w:rsidRPr="00BB1B65" w:rsidRDefault="00183E8E" w:rsidP="00A87544">
      <w:pPr>
        <w:tabs>
          <w:tab w:val="left" w:pos="680"/>
          <w:tab w:val="left" w:pos="851"/>
        </w:tabs>
        <w:jc w:val="center"/>
        <w:rPr>
          <w:b/>
          <w:sz w:val="28"/>
          <w:szCs w:val="28"/>
        </w:rPr>
      </w:pPr>
      <w:r>
        <w:rPr>
          <w:b/>
          <w:sz w:val="28"/>
          <w:szCs w:val="28"/>
        </w:rPr>
        <w:t>Маркетинг</w:t>
      </w:r>
    </w:p>
    <w:p w:rsidR="00183E8E" w:rsidRPr="00BB1B65" w:rsidRDefault="00183E8E" w:rsidP="00A87544">
      <w:pPr>
        <w:pStyle w:val="Style15"/>
        <w:tabs>
          <w:tab w:val="left" w:leader="underscore" w:pos="9856"/>
        </w:tabs>
        <w:ind w:firstLine="720"/>
        <w:rPr>
          <w:rStyle w:val="FontStyle53"/>
          <w:bCs/>
          <w:sz w:val="28"/>
          <w:szCs w:val="28"/>
        </w:rPr>
      </w:pPr>
    </w:p>
    <w:p w:rsidR="00183E8E" w:rsidRPr="00BB1B65" w:rsidRDefault="00183E8E" w:rsidP="00057CBB">
      <w:pPr>
        <w:pStyle w:val="Style12"/>
        <w:spacing w:line="240" w:lineRule="auto"/>
        <w:rPr>
          <w:rStyle w:val="FontStyle60"/>
          <w:sz w:val="28"/>
          <w:szCs w:val="28"/>
          <w:vertAlign w:val="superscript"/>
        </w:rPr>
      </w:pPr>
    </w:p>
    <w:p w:rsidR="00183E8E" w:rsidRPr="00BB1B65" w:rsidRDefault="00183E8E"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183E8E" w:rsidRPr="00BB1B65">
        <w:trPr>
          <w:trHeight w:val="409"/>
        </w:trPr>
        <w:tc>
          <w:tcPr>
            <w:tcW w:w="3646" w:type="dxa"/>
          </w:tcPr>
          <w:p w:rsidR="00183E8E" w:rsidRPr="00BB1B65" w:rsidRDefault="00183E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3E8E" w:rsidRPr="00BB1B65" w:rsidRDefault="00183E8E" w:rsidP="009A0559">
            <w:pPr>
              <w:rPr>
                <w:rStyle w:val="FontStyle53"/>
                <w:b w:val="0"/>
                <w:color w:val="000000"/>
                <w:sz w:val="28"/>
                <w:szCs w:val="28"/>
              </w:rPr>
            </w:pPr>
            <w:r w:rsidRPr="0032346F">
              <w:rPr>
                <w:rStyle w:val="FontStyle53"/>
                <w:b w:val="0"/>
                <w:color w:val="000000"/>
                <w:sz w:val="28"/>
                <w:szCs w:val="28"/>
              </w:rPr>
              <w:t>38.03.02 Менеджмент</w:t>
            </w:r>
          </w:p>
        </w:tc>
      </w:tr>
      <w:tr w:rsidR="00183E8E" w:rsidRPr="00BB1B65">
        <w:trPr>
          <w:trHeight w:val="402"/>
        </w:trPr>
        <w:tc>
          <w:tcPr>
            <w:tcW w:w="3646" w:type="dxa"/>
          </w:tcPr>
          <w:p w:rsidR="00183E8E" w:rsidRPr="00BB1B65" w:rsidRDefault="00183E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3E8E" w:rsidRPr="00BB1B65" w:rsidRDefault="00183E8E"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3E8E" w:rsidRPr="00BB1B65" w:rsidRDefault="00183E8E" w:rsidP="00A87544">
            <w:pPr>
              <w:pStyle w:val="Style15"/>
              <w:tabs>
                <w:tab w:val="left" w:leader="underscore" w:pos="9768"/>
              </w:tabs>
              <w:jc w:val="center"/>
              <w:rPr>
                <w:rStyle w:val="FontStyle53"/>
                <w:b w:val="0"/>
                <w:bCs/>
                <w:sz w:val="28"/>
                <w:szCs w:val="28"/>
              </w:rPr>
            </w:pP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i/>
                <w:sz w:val="28"/>
                <w:szCs w:val="28"/>
              </w:rPr>
            </w:pPr>
          </w:p>
          <w:p w:rsidR="00183E8E" w:rsidRPr="00BB1B65" w:rsidRDefault="00183E8E" w:rsidP="00A87544">
            <w:pPr>
              <w:pStyle w:val="Style15"/>
              <w:tabs>
                <w:tab w:val="left" w:leader="underscore" w:pos="9768"/>
              </w:tabs>
              <w:jc w:val="left"/>
              <w:rPr>
                <w:rStyle w:val="FontStyle53"/>
                <w:b w:val="0"/>
                <w:bCs/>
                <w:i/>
                <w:sz w:val="28"/>
                <w:szCs w:val="28"/>
              </w:rPr>
            </w:pPr>
          </w:p>
          <w:p w:rsidR="00183E8E" w:rsidRPr="00BB1B65" w:rsidRDefault="00183E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3E8E" w:rsidRPr="00BB1B65" w:rsidRDefault="00183E8E" w:rsidP="00A87544">
            <w:pPr>
              <w:pStyle w:val="Style15"/>
              <w:tabs>
                <w:tab w:val="left" w:leader="underscore" w:pos="9768"/>
              </w:tabs>
              <w:rPr>
                <w:rStyle w:val="FontStyle53"/>
                <w:b w:val="0"/>
                <w:bCs/>
                <w:sz w:val="28"/>
                <w:szCs w:val="28"/>
              </w:rPr>
            </w:pPr>
          </w:p>
          <w:p w:rsidR="00183E8E" w:rsidRPr="00BB1B65" w:rsidRDefault="00183E8E" w:rsidP="00A87544">
            <w:pPr>
              <w:pStyle w:val="Style15"/>
              <w:tabs>
                <w:tab w:val="left" w:leader="underscore" w:pos="9768"/>
              </w:tabs>
              <w:rPr>
                <w:rStyle w:val="FontStyle53"/>
                <w:b w:val="0"/>
                <w:bCs/>
                <w:sz w:val="28"/>
                <w:szCs w:val="28"/>
              </w:rPr>
            </w:pPr>
          </w:p>
          <w:p w:rsidR="00183E8E" w:rsidRPr="00BB1B65" w:rsidRDefault="00183E8E"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3E8E" w:rsidRPr="00780A53" w:rsidRDefault="00183E8E"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183E8E" w:rsidRDefault="00183E8E" w:rsidP="00A87544">
      <w:pPr>
        <w:tabs>
          <w:tab w:val="left" w:pos="680"/>
          <w:tab w:val="left" w:pos="851"/>
        </w:tabs>
        <w:jc w:val="both"/>
      </w:pPr>
      <w:r w:rsidRPr="00DC11F5">
        <w:tab/>
      </w:r>
    </w:p>
    <w:p w:rsidR="00183E8E" w:rsidRDefault="00183E8E" w:rsidP="00A87544">
      <w:pPr>
        <w:tabs>
          <w:tab w:val="left" w:pos="680"/>
          <w:tab w:val="left" w:pos="851"/>
        </w:tabs>
        <w:jc w:val="both"/>
      </w:pPr>
    </w:p>
    <w:p w:rsidR="00183E8E" w:rsidRDefault="00183E8E" w:rsidP="00A87544">
      <w:pPr>
        <w:tabs>
          <w:tab w:val="left" w:pos="680"/>
          <w:tab w:val="left" w:pos="851"/>
        </w:tabs>
        <w:jc w:val="both"/>
      </w:pPr>
    </w:p>
    <w:p w:rsidR="00183E8E" w:rsidRDefault="00183E8E"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83E8E" w:rsidRDefault="00183E8E"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183E8E" w:rsidRDefault="00183E8E" w:rsidP="007E2B58">
      <w:pPr>
        <w:ind w:firstLine="709"/>
        <w:jc w:val="both"/>
      </w:pPr>
      <w:r>
        <w:t>Практическая подготовка реализуется на основе:</w:t>
      </w:r>
    </w:p>
    <w:p w:rsidR="00183E8E" w:rsidRDefault="00183E8E" w:rsidP="001847F2">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183E8E" w:rsidRDefault="00183E8E" w:rsidP="001847F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3E8E" w:rsidRPr="00DC11F5" w:rsidRDefault="00183E8E" w:rsidP="001847F2">
      <w:pPr>
        <w:ind w:firstLine="709"/>
        <w:jc w:val="both"/>
      </w:pPr>
    </w:p>
    <w:p w:rsidR="00183E8E" w:rsidRPr="00DC11F5" w:rsidRDefault="00183E8E" w:rsidP="001847F2">
      <w:pPr>
        <w:ind w:firstLine="709"/>
        <w:jc w:val="both"/>
      </w:pPr>
    </w:p>
    <w:p w:rsidR="00183E8E" w:rsidRDefault="00183E8E" w:rsidP="001847F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3E8E" w:rsidRPr="00DC11F5" w:rsidRDefault="00183E8E" w:rsidP="001847F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3E8E" w:rsidRPr="00DC11F5" w:rsidRDefault="00183E8E" w:rsidP="00A87544">
      <w:pPr>
        <w:ind w:firstLine="709"/>
        <w:jc w:val="both"/>
      </w:pPr>
    </w:p>
    <w:p w:rsidR="00183E8E" w:rsidRPr="00DC11F5" w:rsidRDefault="00183E8E" w:rsidP="00A87544">
      <w:pPr>
        <w:ind w:firstLine="709"/>
        <w:jc w:val="both"/>
      </w:pPr>
    </w:p>
    <w:p w:rsidR="00183E8E" w:rsidRPr="00DC11F5" w:rsidRDefault="00183E8E" w:rsidP="00A87544">
      <w:pPr>
        <w:jc w:val="both"/>
      </w:pPr>
    </w:p>
    <w:p w:rsidR="00183E8E" w:rsidRPr="00DC11F5" w:rsidRDefault="00183E8E" w:rsidP="00A87544"/>
    <w:p w:rsidR="00183E8E" w:rsidRPr="00DC11F5" w:rsidRDefault="00183E8E" w:rsidP="00A87544"/>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ind w:firstLine="709"/>
        <w:jc w:val="both"/>
      </w:pPr>
    </w:p>
    <w:p w:rsidR="00183E8E" w:rsidRPr="00DC11F5" w:rsidRDefault="00183E8E" w:rsidP="00D00133">
      <w:pPr>
        <w:autoSpaceDE w:val="0"/>
        <w:autoSpaceDN w:val="0"/>
        <w:adjustRightInd w:val="0"/>
        <w:ind w:firstLine="709"/>
        <w:jc w:val="both"/>
      </w:pPr>
    </w:p>
    <w:p w:rsidR="00183E8E" w:rsidRPr="00DC11F5" w:rsidRDefault="00183E8E" w:rsidP="00D00133">
      <w:pPr>
        <w:autoSpaceDE w:val="0"/>
        <w:autoSpaceDN w:val="0"/>
        <w:adjustRightInd w:val="0"/>
        <w:jc w:val="both"/>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995"/>
        <w:gridCol w:w="4961"/>
        <w:gridCol w:w="3458"/>
      </w:tblGrid>
      <w:tr w:rsidR="00183E8E" w:rsidRPr="00DC11F5" w:rsidTr="001847F2">
        <w:tc>
          <w:tcPr>
            <w:tcW w:w="1995" w:type="dxa"/>
          </w:tcPr>
          <w:p w:rsidR="00183E8E" w:rsidRPr="00707E3B" w:rsidRDefault="00183E8E" w:rsidP="001615E8">
            <w:pPr>
              <w:jc w:val="center"/>
              <w:rPr>
                <w:b/>
              </w:rPr>
            </w:pPr>
            <w:r w:rsidRPr="00707E3B">
              <w:rPr>
                <w:b/>
              </w:rPr>
              <w:t>Компетенция</w:t>
            </w:r>
          </w:p>
        </w:tc>
        <w:tc>
          <w:tcPr>
            <w:tcW w:w="4961" w:type="dxa"/>
          </w:tcPr>
          <w:p w:rsidR="00183E8E" w:rsidRPr="00707E3B" w:rsidRDefault="00183E8E" w:rsidP="001615E8">
            <w:pPr>
              <w:jc w:val="center"/>
              <w:rPr>
                <w:b/>
              </w:rPr>
            </w:pPr>
            <w:r w:rsidRPr="00707E3B">
              <w:rPr>
                <w:b/>
              </w:rPr>
              <w:t>Индикаторы достижения компетенций</w:t>
            </w:r>
          </w:p>
        </w:tc>
        <w:tc>
          <w:tcPr>
            <w:tcW w:w="3458" w:type="dxa"/>
          </w:tcPr>
          <w:p w:rsidR="00183E8E" w:rsidRPr="00707E3B" w:rsidRDefault="00183E8E" w:rsidP="001615E8">
            <w:pPr>
              <w:jc w:val="center"/>
              <w:rPr>
                <w:b/>
              </w:rPr>
            </w:pPr>
            <w:r w:rsidRPr="00707E3B">
              <w:rPr>
                <w:b/>
              </w:rPr>
              <w:t>Планируемые результаты обучения по дисциплине</w:t>
            </w:r>
          </w:p>
        </w:tc>
      </w:tr>
      <w:tr w:rsidR="00183E8E" w:rsidRPr="00DC11F5" w:rsidTr="001847F2">
        <w:trPr>
          <w:trHeight w:val="416"/>
        </w:trPr>
        <w:tc>
          <w:tcPr>
            <w:tcW w:w="1995" w:type="dxa"/>
          </w:tcPr>
          <w:p w:rsidR="00183E8E" w:rsidRPr="001847F2" w:rsidRDefault="00183E8E" w:rsidP="008C1E52">
            <w:pPr>
              <w:rPr>
                <w:b/>
              </w:rPr>
            </w:pPr>
            <w:r w:rsidRPr="001847F2">
              <w:rPr>
                <w:b/>
              </w:rPr>
              <w:t>ОПК-1</w:t>
            </w:r>
          </w:p>
          <w:p w:rsidR="00183E8E" w:rsidRPr="00DC11F5" w:rsidRDefault="00183E8E"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961" w:type="dxa"/>
          </w:tcPr>
          <w:p w:rsidR="00183E8E" w:rsidRPr="001847F2" w:rsidRDefault="00183E8E" w:rsidP="008C1E52">
            <w:pPr>
              <w:autoSpaceDE w:val="0"/>
              <w:autoSpaceDN w:val="0"/>
              <w:adjustRightInd w:val="0"/>
              <w:rPr>
                <w:b/>
              </w:rPr>
            </w:pPr>
            <w:r w:rsidRPr="001847F2">
              <w:rPr>
                <w:b/>
              </w:rPr>
              <w:t>ОПК-1.1</w:t>
            </w:r>
          </w:p>
          <w:p w:rsidR="00183E8E" w:rsidRPr="00572859" w:rsidRDefault="00183E8E" w:rsidP="008C1E52">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183E8E" w:rsidRPr="001847F2" w:rsidRDefault="00183E8E" w:rsidP="008C1E52">
            <w:pPr>
              <w:autoSpaceDE w:val="0"/>
              <w:autoSpaceDN w:val="0"/>
              <w:adjustRightInd w:val="0"/>
              <w:rPr>
                <w:b/>
              </w:rPr>
            </w:pPr>
            <w:r w:rsidRPr="001847F2">
              <w:rPr>
                <w:b/>
              </w:rPr>
              <w:t>ОПК-1.2</w:t>
            </w:r>
          </w:p>
          <w:p w:rsidR="00183E8E" w:rsidRPr="00335AFD" w:rsidRDefault="00183E8E" w:rsidP="008C1E52">
            <w:pPr>
              <w:pStyle w:val="ListParagraph"/>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183E8E" w:rsidRPr="001847F2" w:rsidRDefault="00183E8E" w:rsidP="008C1E52">
            <w:pPr>
              <w:autoSpaceDE w:val="0"/>
              <w:autoSpaceDN w:val="0"/>
              <w:adjustRightInd w:val="0"/>
              <w:rPr>
                <w:b/>
              </w:rPr>
            </w:pPr>
            <w:r w:rsidRPr="001847F2">
              <w:rPr>
                <w:b/>
              </w:rPr>
              <w:t>ОПК-1.3</w:t>
            </w:r>
          </w:p>
          <w:p w:rsidR="00183E8E" w:rsidRPr="00335AFD" w:rsidRDefault="00183E8E"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458" w:type="dxa"/>
          </w:tcPr>
          <w:p w:rsidR="00183E8E" w:rsidRDefault="00183E8E" w:rsidP="00B858A0">
            <w:pPr>
              <w:tabs>
                <w:tab w:val="left" w:pos="851"/>
              </w:tabs>
              <w:jc w:val="both"/>
              <w:rPr>
                <w:b/>
              </w:rPr>
            </w:pPr>
            <w:r w:rsidRPr="00B858A0">
              <w:rPr>
                <w:b/>
              </w:rPr>
              <w:t>Знает:</w:t>
            </w:r>
          </w:p>
          <w:p w:rsidR="00183E8E" w:rsidRPr="0090781F" w:rsidRDefault="00183E8E"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183E8E" w:rsidRDefault="00183E8E" w:rsidP="00B858A0">
            <w:pPr>
              <w:tabs>
                <w:tab w:val="left" w:pos="851"/>
              </w:tabs>
              <w:jc w:val="both"/>
            </w:pPr>
            <w:r>
              <w:t xml:space="preserve">- </w:t>
            </w:r>
            <w:r w:rsidRPr="0090781F">
              <w:t xml:space="preserve">основы </w:t>
            </w:r>
            <w:r>
              <w:t>управления маркетингом.</w:t>
            </w:r>
          </w:p>
          <w:p w:rsidR="00183E8E" w:rsidRPr="008C1E52" w:rsidRDefault="00183E8E" w:rsidP="00B858A0">
            <w:pPr>
              <w:tabs>
                <w:tab w:val="left" w:pos="851"/>
              </w:tabs>
              <w:jc w:val="both"/>
            </w:pPr>
          </w:p>
          <w:p w:rsidR="00183E8E" w:rsidRDefault="00183E8E" w:rsidP="008C1E52">
            <w:pPr>
              <w:tabs>
                <w:tab w:val="left" w:pos="851"/>
              </w:tabs>
              <w:jc w:val="both"/>
            </w:pPr>
            <w:r w:rsidRPr="00A46887">
              <w:rPr>
                <w:b/>
              </w:rPr>
              <w:t>Умеет:</w:t>
            </w:r>
          </w:p>
          <w:p w:rsidR="00183E8E" w:rsidRDefault="00183E8E" w:rsidP="008C1E52">
            <w:pPr>
              <w:tabs>
                <w:tab w:val="left" w:pos="851"/>
              </w:tabs>
              <w:jc w:val="both"/>
            </w:pPr>
            <w:r>
              <w:t xml:space="preserve">- </w:t>
            </w:r>
            <w:r w:rsidRPr="00A46887">
              <w:t>планировать</w:t>
            </w:r>
            <w:r>
              <w:t xml:space="preserve"> и организовыватьмаркетинговые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183E8E" w:rsidRPr="000F6952" w:rsidRDefault="00183E8E" w:rsidP="000F6952">
            <w:pPr>
              <w:tabs>
                <w:tab w:val="left" w:pos="851"/>
              </w:tabs>
              <w:jc w:val="both"/>
              <w:rPr>
                <w:b/>
              </w:rPr>
            </w:pPr>
            <w:r w:rsidRPr="000F6952">
              <w:rPr>
                <w:b/>
              </w:rPr>
              <w:t>Владеет:</w:t>
            </w:r>
          </w:p>
          <w:p w:rsidR="00183E8E" w:rsidRPr="005F7335" w:rsidRDefault="00183E8E" w:rsidP="001847F2">
            <w:pPr>
              <w:tabs>
                <w:tab w:val="left" w:pos="851"/>
              </w:tabs>
              <w:jc w:val="both"/>
              <w:rPr>
                <w:sz w:val="28"/>
              </w:rPr>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tc>
      </w:tr>
      <w:tr w:rsidR="00183E8E" w:rsidRPr="00DC11F5" w:rsidTr="001847F2">
        <w:trPr>
          <w:trHeight w:val="416"/>
        </w:trPr>
        <w:tc>
          <w:tcPr>
            <w:tcW w:w="1995" w:type="dxa"/>
          </w:tcPr>
          <w:p w:rsidR="00183E8E" w:rsidRPr="001847F2" w:rsidRDefault="00183E8E" w:rsidP="008C1E52">
            <w:pPr>
              <w:rPr>
                <w:b/>
              </w:rPr>
            </w:pPr>
            <w:r w:rsidRPr="001847F2">
              <w:rPr>
                <w:b/>
              </w:rPr>
              <w:t xml:space="preserve">ОПК-4 </w:t>
            </w:r>
          </w:p>
          <w:p w:rsidR="00183E8E" w:rsidRDefault="00183E8E" w:rsidP="008C1E52">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961" w:type="dxa"/>
          </w:tcPr>
          <w:p w:rsidR="00183E8E" w:rsidRPr="001847F2" w:rsidRDefault="00183E8E" w:rsidP="008C1E52">
            <w:pPr>
              <w:autoSpaceDE w:val="0"/>
              <w:autoSpaceDN w:val="0"/>
              <w:adjustRightInd w:val="0"/>
              <w:rPr>
                <w:b/>
              </w:rPr>
            </w:pPr>
            <w:r w:rsidRPr="001847F2">
              <w:rPr>
                <w:b/>
              </w:rPr>
              <w:t>ОПК-4.1</w:t>
            </w:r>
          </w:p>
          <w:p w:rsidR="00183E8E" w:rsidRPr="00C9101B" w:rsidRDefault="00183E8E" w:rsidP="008C1E52">
            <w:pPr>
              <w:jc w:val="both"/>
            </w:pPr>
            <w:r w:rsidRPr="008C1E52">
              <w:rPr>
                <w:b/>
              </w:rP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ОПК-4.2</w:t>
            </w:r>
          </w:p>
          <w:p w:rsidR="00183E8E" w:rsidRPr="00332186" w:rsidRDefault="00183E8E" w:rsidP="008C1E52">
            <w:pPr>
              <w:autoSpaceDE w:val="0"/>
              <w:autoSpaceDN w:val="0"/>
              <w:adjustRightInd w:val="0"/>
              <w:jc w:val="both"/>
            </w:pPr>
            <w:r w:rsidRPr="008C1E52">
              <w:rPr>
                <w:b/>
              </w:rPr>
              <w:t>Умеет:</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ОПК-4.3</w:t>
            </w:r>
          </w:p>
          <w:p w:rsidR="00183E8E" w:rsidRPr="00470D32" w:rsidRDefault="00183E8E" w:rsidP="008C1E52">
            <w:pPr>
              <w:autoSpaceDE w:val="0"/>
              <w:autoSpaceDN w:val="0"/>
              <w:adjustRightInd w:val="0"/>
              <w:jc w:val="both"/>
            </w:pPr>
            <w:r w:rsidRPr="008C1E52">
              <w:rPr>
                <w:b/>
              </w:rP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458" w:type="dxa"/>
          </w:tcPr>
          <w:p w:rsidR="00183E8E" w:rsidRDefault="00183E8E" w:rsidP="008C1E52">
            <w:pPr>
              <w:tabs>
                <w:tab w:val="left" w:pos="851"/>
              </w:tabs>
              <w:jc w:val="both"/>
            </w:pPr>
            <w:r w:rsidRPr="0090781F">
              <w:rPr>
                <w:b/>
              </w:rPr>
              <w:t>Знает:</w:t>
            </w:r>
          </w:p>
          <w:p w:rsidR="00183E8E" w:rsidRDefault="00183E8E" w:rsidP="008C1E52">
            <w:pPr>
              <w:tabs>
                <w:tab w:val="left" w:pos="851"/>
              </w:tabs>
              <w:jc w:val="both"/>
            </w:pPr>
            <w:r w:rsidRPr="0090781F">
              <w:t>- содержание процессов маркет</w:t>
            </w:r>
            <w:r>
              <w:t>инга в деятельности организации;</w:t>
            </w:r>
          </w:p>
          <w:p w:rsidR="00183E8E" w:rsidRDefault="00183E8E" w:rsidP="008C1E52">
            <w:pPr>
              <w:tabs>
                <w:tab w:val="left" w:pos="851"/>
              </w:tabs>
              <w:jc w:val="both"/>
            </w:pPr>
            <w:r w:rsidRPr="00E93030">
              <w:t>- принципы и правила работы с перв</w:t>
            </w:r>
            <w:r>
              <w:t>ичной и вторичной документацией.</w:t>
            </w:r>
          </w:p>
          <w:p w:rsidR="00183E8E" w:rsidRDefault="00183E8E" w:rsidP="008C1E52">
            <w:pPr>
              <w:tabs>
                <w:tab w:val="left" w:pos="851"/>
              </w:tabs>
              <w:jc w:val="both"/>
            </w:pPr>
            <w:r w:rsidRPr="0090781F">
              <w:rPr>
                <w:b/>
              </w:rPr>
              <w:t>Умеет:</w:t>
            </w:r>
          </w:p>
          <w:p w:rsidR="00183E8E" w:rsidRDefault="00183E8E"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183E8E" w:rsidRDefault="00183E8E" w:rsidP="008C1E52">
            <w:pPr>
              <w:tabs>
                <w:tab w:val="left" w:pos="851"/>
              </w:tabs>
              <w:jc w:val="both"/>
              <w:rPr>
                <w:b/>
              </w:rPr>
            </w:pPr>
            <w:r w:rsidRPr="0090781F">
              <w:rPr>
                <w:b/>
              </w:rPr>
              <w:t>Владеет:</w:t>
            </w:r>
          </w:p>
          <w:p w:rsidR="00183E8E" w:rsidRPr="00C0249D" w:rsidRDefault="00183E8E" w:rsidP="00C0249D">
            <w:pPr>
              <w:tabs>
                <w:tab w:val="left" w:pos="851"/>
              </w:tabs>
              <w:jc w:val="both"/>
            </w:pPr>
            <w:r w:rsidRPr="00C0249D">
              <w:t>- навыками сегментирования рынка;</w:t>
            </w:r>
          </w:p>
          <w:p w:rsidR="00183E8E" w:rsidRDefault="00183E8E" w:rsidP="0090781F">
            <w:pPr>
              <w:tabs>
                <w:tab w:val="left" w:pos="851"/>
              </w:tabs>
              <w:jc w:val="both"/>
            </w:pPr>
            <w:r>
              <w:t>-навыками разработки маркетинговых планов развития организации;</w:t>
            </w:r>
          </w:p>
          <w:p w:rsidR="00183E8E" w:rsidRDefault="00183E8E" w:rsidP="0090781F">
            <w:pPr>
              <w:tabs>
                <w:tab w:val="left" w:pos="851"/>
              </w:tabs>
              <w:jc w:val="both"/>
            </w:pPr>
            <w:r>
              <w:t>- способностью анализировать рыночную среду, потребительское поведение и делать конкурентный анализ.</w:t>
            </w:r>
          </w:p>
          <w:p w:rsidR="00183E8E" w:rsidRPr="005F7335" w:rsidRDefault="00183E8E" w:rsidP="008C1E52">
            <w:pPr>
              <w:tabs>
                <w:tab w:val="left" w:pos="851"/>
              </w:tabs>
              <w:jc w:val="both"/>
              <w:rPr>
                <w:sz w:val="28"/>
              </w:rPr>
            </w:pPr>
          </w:p>
        </w:tc>
      </w:tr>
      <w:tr w:rsidR="00183E8E" w:rsidRPr="00DC11F5" w:rsidTr="001847F2">
        <w:trPr>
          <w:trHeight w:val="416"/>
        </w:trPr>
        <w:tc>
          <w:tcPr>
            <w:tcW w:w="1995" w:type="dxa"/>
          </w:tcPr>
          <w:p w:rsidR="00183E8E" w:rsidRPr="001847F2" w:rsidRDefault="00183E8E" w:rsidP="008C1E52">
            <w:pPr>
              <w:rPr>
                <w:b/>
              </w:rPr>
            </w:pPr>
            <w:r w:rsidRPr="001847F2">
              <w:rPr>
                <w:b/>
              </w:rPr>
              <w:t>ПК-3</w:t>
            </w:r>
          </w:p>
          <w:p w:rsidR="00183E8E" w:rsidRPr="00DC11F5" w:rsidRDefault="00183E8E" w:rsidP="008C1E52">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961" w:type="dxa"/>
          </w:tcPr>
          <w:p w:rsidR="00183E8E" w:rsidRPr="001847F2" w:rsidRDefault="00183E8E" w:rsidP="001847F2">
            <w:pPr>
              <w:autoSpaceDE w:val="0"/>
              <w:autoSpaceDN w:val="0"/>
              <w:adjustRightInd w:val="0"/>
              <w:jc w:val="both"/>
              <w:rPr>
                <w:b/>
              </w:rPr>
            </w:pPr>
            <w:r w:rsidRPr="001847F2">
              <w:rPr>
                <w:b/>
              </w:rPr>
              <w:t>ПК-3.1</w:t>
            </w:r>
          </w:p>
          <w:p w:rsidR="00183E8E" w:rsidRDefault="00183E8E" w:rsidP="001847F2">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3E8E" w:rsidRPr="001847F2" w:rsidRDefault="00183E8E" w:rsidP="001847F2">
            <w:pPr>
              <w:autoSpaceDE w:val="0"/>
              <w:autoSpaceDN w:val="0"/>
              <w:adjustRightInd w:val="0"/>
              <w:jc w:val="both"/>
              <w:rPr>
                <w:b/>
              </w:rPr>
            </w:pPr>
            <w:r w:rsidRPr="001847F2">
              <w:rPr>
                <w:b/>
              </w:rPr>
              <w:t>ПК-3.2</w:t>
            </w:r>
          </w:p>
          <w:p w:rsidR="00183E8E" w:rsidRDefault="00183E8E" w:rsidP="001847F2">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3E8E" w:rsidRPr="001847F2" w:rsidRDefault="00183E8E" w:rsidP="001847F2">
            <w:pPr>
              <w:autoSpaceDE w:val="0"/>
              <w:autoSpaceDN w:val="0"/>
              <w:adjustRightInd w:val="0"/>
              <w:jc w:val="both"/>
              <w:rPr>
                <w:b/>
              </w:rPr>
            </w:pPr>
            <w:r w:rsidRPr="001847F2">
              <w:rPr>
                <w:b/>
              </w:rPr>
              <w:t>ПК-3.3</w:t>
            </w:r>
          </w:p>
          <w:p w:rsidR="00183E8E" w:rsidRDefault="00183E8E" w:rsidP="001847F2">
            <w:pPr>
              <w:autoSpaceDE w:val="0"/>
              <w:autoSpaceDN w:val="0"/>
              <w:adjustRightInd w:val="0"/>
              <w:jc w:val="both"/>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458" w:type="dxa"/>
          </w:tcPr>
          <w:p w:rsidR="00183E8E" w:rsidRPr="008C7409" w:rsidRDefault="00183E8E" w:rsidP="008C1E52">
            <w:pPr>
              <w:jc w:val="both"/>
              <w:rPr>
                <w:b/>
              </w:rPr>
            </w:pPr>
            <w:r w:rsidRPr="008C7409">
              <w:rPr>
                <w:b/>
              </w:rPr>
              <w:t>Знать:</w:t>
            </w:r>
          </w:p>
          <w:p w:rsidR="00183E8E" w:rsidRDefault="00183E8E" w:rsidP="008C1E52">
            <w:pPr>
              <w:jc w:val="both"/>
            </w:pPr>
            <w:r>
              <w:t>- связь различных элементов маркетинговой модели;</w:t>
            </w:r>
          </w:p>
          <w:p w:rsidR="00183E8E" w:rsidRPr="005F7335" w:rsidRDefault="00183E8E" w:rsidP="008C1E52">
            <w:pPr>
              <w:jc w:val="both"/>
            </w:pPr>
            <w:r>
              <w:rPr>
                <w:spacing w:val="-6"/>
              </w:rPr>
              <w:t>- методы стратегического анализа.</w:t>
            </w:r>
          </w:p>
          <w:p w:rsidR="00183E8E" w:rsidRPr="008C7409" w:rsidRDefault="00183E8E" w:rsidP="008C1E52">
            <w:pPr>
              <w:tabs>
                <w:tab w:val="left" w:pos="851"/>
              </w:tabs>
              <w:jc w:val="both"/>
              <w:rPr>
                <w:b/>
              </w:rPr>
            </w:pPr>
            <w:r w:rsidRPr="008C7409">
              <w:rPr>
                <w:b/>
              </w:rPr>
              <w:t xml:space="preserve">Уметь: </w:t>
            </w:r>
          </w:p>
          <w:p w:rsidR="00183E8E" w:rsidRDefault="00183E8E" w:rsidP="008C1E52">
            <w:pPr>
              <w:tabs>
                <w:tab w:val="left" w:pos="851"/>
              </w:tabs>
              <w:jc w:val="both"/>
            </w:pPr>
            <w:r>
              <w:t>- оценивать состояние внешней среды и внутренние ресурсы организации на основе методов маркетингового анализа;</w:t>
            </w:r>
          </w:p>
          <w:p w:rsidR="00183E8E" w:rsidRDefault="00183E8E" w:rsidP="008C1E52">
            <w:pPr>
              <w:tabs>
                <w:tab w:val="left" w:pos="851"/>
              </w:tabs>
              <w:jc w:val="both"/>
            </w:pPr>
            <w:r>
              <w:t>-осуществлять планирование и реализацию рекламных кампаний и PR мероприятий и оценивать их эффективность.</w:t>
            </w:r>
          </w:p>
          <w:p w:rsidR="00183E8E" w:rsidRDefault="00183E8E" w:rsidP="008C1E52">
            <w:pPr>
              <w:tabs>
                <w:tab w:val="left" w:pos="851"/>
              </w:tabs>
              <w:jc w:val="both"/>
              <w:rPr>
                <w:b/>
              </w:rPr>
            </w:pPr>
            <w:r w:rsidRPr="00881869">
              <w:rPr>
                <w:b/>
              </w:rPr>
              <w:t xml:space="preserve">Владеть: </w:t>
            </w:r>
          </w:p>
          <w:p w:rsidR="00183E8E" w:rsidRDefault="00183E8E" w:rsidP="008C1E52">
            <w:pPr>
              <w:tabs>
                <w:tab w:val="left" w:pos="851"/>
              </w:tabs>
              <w:jc w:val="both"/>
              <w:rPr>
                <w:b/>
              </w:rPr>
            </w:pPr>
            <w:r>
              <w:rPr>
                <w:b/>
              </w:rPr>
              <w:t xml:space="preserve">- </w:t>
            </w:r>
            <w:r w:rsidRPr="00C0249D">
              <w:t>инструментами анализа микро и макросреды организации;</w:t>
            </w:r>
          </w:p>
          <w:p w:rsidR="00183E8E" w:rsidRDefault="00183E8E" w:rsidP="008C1E52">
            <w:pPr>
              <w:tabs>
                <w:tab w:val="left" w:pos="851"/>
              </w:tabs>
              <w:jc w:val="both"/>
            </w:pPr>
            <w:r>
              <w:t>-</w:t>
            </w:r>
            <w:r w:rsidRPr="005F7335">
              <w:t xml:space="preserve">способностью разработать </w:t>
            </w:r>
            <w:r>
              <w:t xml:space="preserve">маркетинговые стратегии </w:t>
            </w:r>
            <w:r w:rsidRPr="005F7335">
              <w:t>на основе комплексного анализа рынка</w:t>
            </w:r>
            <w:r>
              <w:t>, оценки конкурентной среды и поведения потребителей;</w:t>
            </w:r>
          </w:p>
          <w:p w:rsidR="00183E8E" w:rsidRPr="005F7335" w:rsidRDefault="00183E8E" w:rsidP="008C1E52">
            <w:pPr>
              <w:tabs>
                <w:tab w:val="left" w:pos="851"/>
              </w:tabs>
              <w:jc w:val="both"/>
              <w:rPr>
                <w:sz w:val="28"/>
              </w:rPr>
            </w:pPr>
            <w:r>
              <w:t xml:space="preserve">- способностью </w:t>
            </w:r>
            <w:r w:rsidRPr="00881869">
              <w:t>планировать и осуществлять мероприятия, направленные реализацию</w:t>
            </w:r>
            <w:r>
              <w:t xml:space="preserve"> стратегий.</w:t>
            </w:r>
          </w:p>
        </w:tc>
      </w:tr>
    </w:tbl>
    <w:p w:rsidR="00183E8E" w:rsidRPr="001615E8" w:rsidRDefault="00183E8E" w:rsidP="00E67765">
      <w:pPr>
        <w:tabs>
          <w:tab w:val="left" w:pos="6131"/>
        </w:tabs>
        <w:autoSpaceDE w:val="0"/>
        <w:autoSpaceDN w:val="0"/>
        <w:adjustRightInd w:val="0"/>
        <w:ind w:left="142"/>
        <w:jc w:val="both"/>
        <w:rPr>
          <w:b/>
          <w:bCs/>
          <w:iCs/>
        </w:rPr>
      </w:pPr>
    </w:p>
    <w:p w:rsidR="00183E8E" w:rsidRPr="00DC11F5" w:rsidRDefault="00183E8E"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183E8E" w:rsidRDefault="00183E8E" w:rsidP="001847F2">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83E8E" w:rsidRPr="006237AC" w:rsidRDefault="00183E8E" w:rsidP="001847F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3E8E" w:rsidRPr="00DC11F5" w:rsidRDefault="00183E8E" w:rsidP="001847F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183E8E" w:rsidRPr="00DC11F5" w:rsidRDefault="00183E8E" w:rsidP="001847F2">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3E8E" w:rsidRPr="00DC11F5" w:rsidRDefault="00183E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399"/>
        <w:gridCol w:w="3026"/>
        <w:gridCol w:w="2541"/>
        <w:gridCol w:w="3065"/>
      </w:tblGrid>
      <w:tr w:rsidR="00183E8E" w:rsidRPr="00DC11F5" w:rsidTr="00C31F20">
        <w:tc>
          <w:tcPr>
            <w:tcW w:w="1423" w:type="dxa"/>
          </w:tcPr>
          <w:p w:rsidR="00183E8E" w:rsidRPr="00DC11F5" w:rsidRDefault="00183E8E" w:rsidP="00637074">
            <w:pPr>
              <w:suppressAutoHyphens/>
              <w:jc w:val="both"/>
            </w:pPr>
            <w:r w:rsidRPr="00DC11F5">
              <w:t>Код компетенции</w:t>
            </w:r>
          </w:p>
        </w:tc>
        <w:tc>
          <w:tcPr>
            <w:tcW w:w="2410" w:type="dxa"/>
          </w:tcPr>
          <w:p w:rsidR="00183E8E" w:rsidRPr="00DC11F5" w:rsidRDefault="00183E8E" w:rsidP="00637074">
            <w:pPr>
              <w:suppressAutoHyphens/>
              <w:jc w:val="both"/>
            </w:pPr>
            <w:r w:rsidRPr="00DC11F5">
              <w:t>Предшествующие дисциплины</w:t>
            </w:r>
          </w:p>
        </w:tc>
        <w:tc>
          <w:tcPr>
            <w:tcW w:w="2693" w:type="dxa"/>
          </w:tcPr>
          <w:p w:rsidR="00183E8E" w:rsidRPr="00DC11F5" w:rsidRDefault="00183E8E" w:rsidP="00637074">
            <w:pPr>
              <w:suppressAutoHyphens/>
              <w:jc w:val="both"/>
            </w:pPr>
            <w:r w:rsidRPr="00DC11F5">
              <w:t>Параллельно осваиваемые</w:t>
            </w:r>
          </w:p>
        </w:tc>
        <w:tc>
          <w:tcPr>
            <w:tcW w:w="3505" w:type="dxa"/>
          </w:tcPr>
          <w:p w:rsidR="00183E8E" w:rsidRPr="00DC11F5" w:rsidRDefault="00183E8E" w:rsidP="00637074">
            <w:pPr>
              <w:suppressAutoHyphens/>
              <w:jc w:val="both"/>
            </w:pPr>
            <w:r w:rsidRPr="00DC11F5">
              <w:t>Последующие дисциплины</w:t>
            </w:r>
          </w:p>
        </w:tc>
      </w:tr>
      <w:tr w:rsidR="00183E8E" w:rsidRPr="00DC11F5" w:rsidTr="00C31F20">
        <w:tc>
          <w:tcPr>
            <w:tcW w:w="1423" w:type="dxa"/>
          </w:tcPr>
          <w:p w:rsidR="00183E8E" w:rsidRDefault="00183E8E" w:rsidP="00637074">
            <w:pPr>
              <w:suppressAutoHyphens/>
              <w:jc w:val="both"/>
            </w:pPr>
            <w:r>
              <w:t>ОП</w:t>
            </w:r>
            <w:r w:rsidRPr="00DC11F5">
              <w:t>К-</w:t>
            </w:r>
            <w:r>
              <w:t>1</w:t>
            </w:r>
          </w:p>
        </w:tc>
        <w:tc>
          <w:tcPr>
            <w:tcW w:w="2410" w:type="dxa"/>
          </w:tcPr>
          <w:p w:rsidR="00183E8E" w:rsidRDefault="00183E8E" w:rsidP="001847F2">
            <w:pPr>
              <w:autoSpaceDE w:val="0"/>
              <w:autoSpaceDN w:val="0"/>
              <w:adjustRightInd w:val="0"/>
            </w:pPr>
            <w:r w:rsidRPr="003235D5">
              <w:t>Математика</w:t>
            </w:r>
            <w:r>
              <w:t>;</w:t>
            </w:r>
          </w:p>
          <w:p w:rsidR="00183E8E" w:rsidRPr="003235D5" w:rsidRDefault="00183E8E" w:rsidP="001847F2">
            <w:pPr>
              <w:autoSpaceDE w:val="0"/>
              <w:autoSpaceDN w:val="0"/>
              <w:adjustRightInd w:val="0"/>
            </w:pPr>
            <w:r w:rsidRPr="003235D5">
              <w:t>Экономика</w:t>
            </w:r>
            <w:r w:rsidRPr="0053544C">
              <w:t>(микроэкономика, макроэкономика)</w:t>
            </w:r>
            <w:r>
              <w:t>;</w:t>
            </w:r>
          </w:p>
          <w:p w:rsidR="00183E8E" w:rsidRDefault="00183E8E" w:rsidP="001847F2">
            <w:pPr>
              <w:autoSpaceDE w:val="0"/>
              <w:autoSpaceDN w:val="0"/>
              <w:adjustRightInd w:val="0"/>
              <w:rPr>
                <w:color w:val="000000"/>
              </w:rPr>
            </w:pPr>
            <w:r w:rsidRPr="003235D5">
              <w:rPr>
                <w:color w:val="000000"/>
              </w:rPr>
              <w:t>Теория менеджмента</w:t>
            </w:r>
            <w:r>
              <w:rPr>
                <w:color w:val="000000"/>
              </w:rPr>
              <w:t>;</w:t>
            </w:r>
          </w:p>
          <w:p w:rsidR="00183E8E" w:rsidRDefault="00183E8E" w:rsidP="001847F2">
            <w:pPr>
              <w:autoSpaceDE w:val="0"/>
              <w:autoSpaceDN w:val="0"/>
              <w:adjustRightInd w:val="0"/>
            </w:pPr>
            <w:r w:rsidRPr="003235D5">
              <w:t>Менеджмент организаций</w:t>
            </w:r>
            <w:r>
              <w:t>;</w:t>
            </w:r>
          </w:p>
          <w:p w:rsidR="00183E8E" w:rsidRPr="00F81851" w:rsidRDefault="00183E8E" w:rsidP="001847F2">
            <w:pPr>
              <w:suppressAutoHyphens/>
              <w:jc w:val="both"/>
            </w:pPr>
            <w:r w:rsidRPr="003235D5">
              <w:rPr>
                <w:color w:val="000000"/>
              </w:rPr>
              <w:t>Финансовый и управленческий учет</w:t>
            </w:r>
            <w:r>
              <w:rPr>
                <w:color w:val="000000"/>
              </w:rPr>
              <w:t>.</w:t>
            </w:r>
          </w:p>
        </w:tc>
        <w:tc>
          <w:tcPr>
            <w:tcW w:w="2693" w:type="dxa"/>
          </w:tcPr>
          <w:p w:rsidR="00183E8E" w:rsidRDefault="00183E8E" w:rsidP="00C31F20">
            <w:pPr>
              <w:autoSpaceDE w:val="0"/>
              <w:autoSpaceDN w:val="0"/>
              <w:adjustRightInd w:val="0"/>
              <w:rPr>
                <w:color w:val="000000"/>
              </w:rPr>
            </w:pPr>
            <w:r w:rsidRPr="003235D5">
              <w:rPr>
                <w:color w:val="000000"/>
              </w:rPr>
              <w:t>Финансовый и управленческий учет</w:t>
            </w:r>
            <w:r>
              <w:rPr>
                <w:color w:val="000000"/>
              </w:rPr>
              <w:t>;</w:t>
            </w:r>
          </w:p>
          <w:p w:rsidR="00183E8E" w:rsidRDefault="00183E8E" w:rsidP="00C31F20">
            <w:pPr>
              <w:suppressAutoHyphens/>
              <w:jc w:val="both"/>
            </w:pPr>
            <w:r w:rsidRPr="000D33DE">
              <w:t>Ознакомительная практика</w:t>
            </w:r>
            <w:r>
              <w:t>;</w:t>
            </w:r>
          </w:p>
          <w:p w:rsidR="00183E8E" w:rsidRDefault="00183E8E" w:rsidP="00C31F20">
            <w:pPr>
              <w:suppressAutoHyphens/>
              <w:jc w:val="both"/>
              <w:rPr>
                <w:color w:val="000000"/>
              </w:rPr>
            </w:pPr>
            <w:r w:rsidRPr="003235D5">
              <w:rPr>
                <w:color w:val="000000"/>
              </w:rPr>
              <w:t>Экономика предприятия (организации)</w:t>
            </w:r>
            <w:r>
              <w:rPr>
                <w:color w:val="000000"/>
              </w:rPr>
              <w:t>;</w:t>
            </w:r>
          </w:p>
          <w:p w:rsidR="00183E8E" w:rsidRDefault="00183E8E" w:rsidP="00C31F20">
            <w:pPr>
              <w:suppressAutoHyphens/>
              <w:jc w:val="both"/>
              <w:rPr>
                <w:color w:val="000000"/>
              </w:rPr>
            </w:pPr>
            <w:r>
              <w:rPr>
                <w:color w:val="000000"/>
              </w:rPr>
              <w:t xml:space="preserve">Финансы </w:t>
            </w:r>
            <w:r w:rsidRPr="00655811">
              <w:rPr>
                <w:color w:val="000000"/>
              </w:rPr>
              <w:t>и кредит</w:t>
            </w:r>
            <w:r>
              <w:rPr>
                <w:color w:val="000000"/>
              </w:rPr>
              <w:t>;</w:t>
            </w:r>
          </w:p>
          <w:p w:rsidR="00183E8E" w:rsidRPr="00F81851" w:rsidRDefault="00183E8E" w:rsidP="00C31F20">
            <w:pPr>
              <w:suppressAutoHyphens/>
              <w:jc w:val="both"/>
            </w:pPr>
            <w:r>
              <w:rPr>
                <w:color w:val="000000"/>
              </w:rPr>
              <w:t>Налоги и налогообложение.</w:t>
            </w:r>
          </w:p>
        </w:tc>
        <w:tc>
          <w:tcPr>
            <w:tcW w:w="3505" w:type="dxa"/>
          </w:tcPr>
          <w:p w:rsidR="00183E8E" w:rsidRDefault="00183E8E" w:rsidP="00C74A38">
            <w:pPr>
              <w:jc w:val="both"/>
            </w:pPr>
            <w:r w:rsidRPr="00C31F20">
              <w:t>Налоги и налогообложение</w:t>
            </w:r>
            <w:r>
              <w:t>;</w:t>
            </w:r>
          </w:p>
          <w:p w:rsidR="00183E8E" w:rsidRDefault="00183E8E" w:rsidP="00C31F20">
            <w:pPr>
              <w:autoSpaceDE w:val="0"/>
              <w:autoSpaceDN w:val="0"/>
              <w:adjustRightInd w:val="0"/>
              <w:rPr>
                <w:color w:val="000000"/>
              </w:rPr>
            </w:pPr>
            <w:r w:rsidRPr="003235D5">
              <w:rPr>
                <w:color w:val="000000"/>
              </w:rPr>
              <w:t>Экономический анализ</w:t>
            </w:r>
            <w:r>
              <w:rPr>
                <w:color w:val="000000"/>
              </w:rP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Pr="00951693" w:rsidRDefault="00183E8E" w:rsidP="00637074">
            <w:pPr>
              <w:suppressAutoHyphens/>
              <w:jc w:val="both"/>
            </w:pPr>
            <w:r w:rsidRPr="00951693">
              <w:t>ОПК-4</w:t>
            </w:r>
          </w:p>
        </w:tc>
        <w:tc>
          <w:tcPr>
            <w:tcW w:w="2410" w:type="dxa"/>
          </w:tcPr>
          <w:p w:rsidR="00183E8E" w:rsidRDefault="00183E8E" w:rsidP="00637074">
            <w:pPr>
              <w:suppressAutoHyphens/>
              <w:jc w:val="both"/>
            </w:pPr>
            <w:r w:rsidRPr="00067628">
              <w:t>Экономика (микроэкономика, макроэкономика)</w:t>
            </w:r>
            <w:r>
              <w:t>;</w:t>
            </w:r>
          </w:p>
          <w:p w:rsidR="00183E8E" w:rsidRPr="00F81851" w:rsidRDefault="00183E8E" w:rsidP="00637074">
            <w:pPr>
              <w:suppressAutoHyphens/>
              <w:jc w:val="both"/>
            </w:pPr>
          </w:p>
        </w:tc>
        <w:tc>
          <w:tcPr>
            <w:tcW w:w="2693" w:type="dxa"/>
          </w:tcPr>
          <w:p w:rsidR="00183E8E" w:rsidRDefault="00183E8E" w:rsidP="00637074">
            <w:pPr>
              <w:suppressAutoHyphens/>
              <w:jc w:val="both"/>
            </w:pPr>
            <w:r w:rsidRPr="00067628">
              <w:t>Финансовый и управленческий учет</w:t>
            </w:r>
            <w:r>
              <w:t>;</w:t>
            </w:r>
          </w:p>
          <w:p w:rsidR="00183E8E" w:rsidRDefault="00183E8E" w:rsidP="00637074">
            <w:pPr>
              <w:suppressAutoHyphens/>
              <w:jc w:val="both"/>
            </w:pPr>
            <w:r w:rsidRPr="00067628">
              <w:t>Основы предпринимательской деятельности</w:t>
            </w:r>
            <w:r>
              <w:t>;</w:t>
            </w:r>
          </w:p>
          <w:p w:rsidR="00183E8E" w:rsidRDefault="00183E8E" w:rsidP="00637074">
            <w:pPr>
              <w:suppressAutoHyphens/>
              <w:jc w:val="both"/>
            </w:pPr>
            <w:r w:rsidRPr="00067628">
              <w:t>Управление инвестиционной деятельностью</w:t>
            </w:r>
            <w:r>
              <w:t>;</w:t>
            </w:r>
          </w:p>
          <w:p w:rsidR="00183E8E" w:rsidRPr="00671313" w:rsidRDefault="00183E8E" w:rsidP="00637074">
            <w:pPr>
              <w:suppressAutoHyphens/>
              <w:jc w:val="both"/>
            </w:pPr>
            <w:r w:rsidRPr="00067628">
              <w:t>Налоги и налогообложение</w:t>
            </w:r>
            <w:r>
              <w:t>.</w:t>
            </w:r>
          </w:p>
        </w:tc>
        <w:tc>
          <w:tcPr>
            <w:tcW w:w="3505" w:type="dxa"/>
          </w:tcPr>
          <w:p w:rsidR="00183E8E" w:rsidRDefault="00183E8E" w:rsidP="00C74A38">
            <w:pPr>
              <w:jc w:val="both"/>
            </w:pPr>
            <w:r w:rsidRPr="00067628">
              <w:t>Финансовый и управленческий учет</w:t>
            </w:r>
            <w:r>
              <w:t>;</w:t>
            </w:r>
          </w:p>
          <w:p w:rsidR="00183E8E" w:rsidRDefault="00183E8E" w:rsidP="00C31F20">
            <w:pPr>
              <w:jc w:val="both"/>
            </w:pPr>
            <w:r w:rsidRPr="00067628">
              <w:t>Налоги и налогообложение</w:t>
            </w:r>
            <w:r>
              <w:t>;</w:t>
            </w:r>
            <w:r w:rsidRPr="00671313">
              <w:t xml:space="preserve"> Бизнес-планирование</w:t>
            </w:r>
            <w:r>
              <w:t>;</w:t>
            </w:r>
          </w:p>
          <w:p w:rsidR="00183E8E" w:rsidRDefault="00183E8E" w:rsidP="00C31F20">
            <w:pPr>
              <w:jc w:val="both"/>
            </w:pPr>
            <w:r w:rsidRPr="00671313">
              <w:t>Логистический менеджмент</w:t>
            </w:r>
            <w: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Pr="00671313"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Default="00183E8E" w:rsidP="00F81851">
            <w:pPr>
              <w:suppressAutoHyphens/>
              <w:jc w:val="both"/>
            </w:pPr>
            <w:r>
              <w:t>ПК-3</w:t>
            </w:r>
          </w:p>
        </w:tc>
        <w:tc>
          <w:tcPr>
            <w:tcW w:w="2410" w:type="dxa"/>
          </w:tcPr>
          <w:p w:rsidR="00183E8E" w:rsidRDefault="00183E8E" w:rsidP="00C31F20">
            <w:pPr>
              <w:suppressAutoHyphens/>
              <w:jc w:val="both"/>
            </w:pPr>
            <w:r>
              <w:t>Теория менеджмента;</w:t>
            </w:r>
          </w:p>
          <w:p w:rsidR="00183E8E" w:rsidRDefault="00183E8E" w:rsidP="00C31F20">
            <w:pPr>
              <w:suppressAutoHyphens/>
              <w:jc w:val="both"/>
            </w:pPr>
            <w:r>
              <w:t>Менеджмент организации.</w:t>
            </w:r>
          </w:p>
        </w:tc>
        <w:tc>
          <w:tcPr>
            <w:tcW w:w="2693" w:type="dxa"/>
          </w:tcPr>
          <w:p w:rsidR="00183E8E" w:rsidRDefault="00183E8E" w:rsidP="00C31F20">
            <w:pPr>
              <w:suppressAutoHyphens/>
              <w:jc w:val="both"/>
            </w:pPr>
            <w:r>
              <w:t>Стратегический менеджмент;</w:t>
            </w:r>
          </w:p>
          <w:p w:rsidR="00183E8E" w:rsidRDefault="00183E8E" w:rsidP="00C31F20">
            <w:pPr>
              <w:suppressAutoHyphens/>
              <w:jc w:val="both"/>
            </w:pPr>
            <w:r>
              <w:t>Управление качеством.</w:t>
            </w:r>
          </w:p>
        </w:tc>
        <w:tc>
          <w:tcPr>
            <w:tcW w:w="3505" w:type="dxa"/>
          </w:tcPr>
          <w:p w:rsidR="00183E8E" w:rsidRDefault="00183E8E" w:rsidP="00F81851">
            <w:pPr>
              <w:jc w:val="both"/>
            </w:pPr>
            <w:r>
              <w:t>Управление коммерческой деятельностью;</w:t>
            </w:r>
          </w:p>
          <w:p w:rsidR="00183E8E" w:rsidRDefault="00183E8E" w:rsidP="00C31F20">
            <w:pPr>
              <w:jc w:val="both"/>
            </w:pPr>
            <w:r>
              <w:t>Корпоративное управление;</w:t>
            </w:r>
          </w:p>
          <w:p w:rsidR="00183E8E" w:rsidRDefault="00183E8E" w:rsidP="00C31F20">
            <w:pPr>
              <w:jc w:val="both"/>
            </w:pPr>
            <w:r>
              <w:t>Управление внешнеэкономической деятельностью;</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autoSpaceDE w:val="0"/>
              <w:autoSpaceDN w:val="0"/>
              <w:adjustRightInd w:val="0"/>
            </w:pPr>
            <w:r w:rsidRPr="000D33DE">
              <w:t>Преддипломная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bl>
    <w:p w:rsidR="00183E8E" w:rsidRDefault="00183E8E" w:rsidP="00E3304D">
      <w:pPr>
        <w:suppressAutoHyphens/>
        <w:spacing w:line="120" w:lineRule="auto"/>
        <w:ind w:firstLine="709"/>
        <w:jc w:val="both"/>
      </w:pPr>
    </w:p>
    <w:p w:rsidR="00183E8E" w:rsidRPr="00671313" w:rsidRDefault="00183E8E"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83E8E" w:rsidRPr="002900BE" w:rsidRDefault="00183E8E"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83E8E" w:rsidRPr="00DC11F5" w:rsidRDefault="00183E8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3E8E" w:rsidRPr="00DC11F5" w:rsidRDefault="00183E8E" w:rsidP="00E3304D">
      <w:pPr>
        <w:suppressAutoHyphens/>
        <w:spacing w:line="120" w:lineRule="auto"/>
        <w:ind w:firstLine="709"/>
        <w:jc w:val="both"/>
        <w:rPr>
          <w:highlight w:val="yellow"/>
        </w:rPr>
      </w:pPr>
    </w:p>
    <w:p w:rsidR="00183E8E" w:rsidRPr="00DC11F5" w:rsidRDefault="00183E8E"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183E8E" w:rsidRPr="00DC11F5" w:rsidTr="00EF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Формы обучения</w:t>
            </w:r>
          </w:p>
        </w:tc>
      </w:tr>
      <w:tr w:rsidR="00183E8E" w:rsidRPr="00DC11F5" w:rsidTr="00EF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9A4A8C">
            <w:pPr>
              <w:jc w:val="center"/>
              <w:rPr>
                <w:lang w:val="en-US"/>
              </w:rPr>
            </w:pPr>
            <w:r>
              <w:rPr>
                <w:b/>
                <w:bCs/>
                <w:i/>
                <w:iCs/>
              </w:rPr>
              <w:t>Очно-з</w:t>
            </w:r>
            <w:r w:rsidRPr="00DC11F5">
              <w:rPr>
                <w:b/>
                <w:bCs/>
                <w:i/>
                <w:iCs/>
              </w:rPr>
              <w:t>аочная</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lang w:val="en-US"/>
              </w:rPr>
            </w:pPr>
            <w:r>
              <w:rPr>
                <w:color w:val="000000"/>
              </w:rPr>
              <w:t>6/216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F6E4C">
            <w:pPr>
              <w:jc w:val="center"/>
              <w:rPr>
                <w:color w:val="000000"/>
              </w:rPr>
            </w:pPr>
            <w:r>
              <w:rPr>
                <w:color w:val="000000"/>
              </w:rPr>
              <w:t xml:space="preserve">4/5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color w:val="000000"/>
              </w:rPr>
            </w:pPr>
            <w:r>
              <w:rPr>
                <w:color w:val="000000"/>
              </w:rPr>
              <w:t xml:space="preserve">5/6 </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pPr>
          </w:p>
        </w:tc>
      </w:tr>
      <w:tr w:rsidR="00183E8E" w:rsidRPr="00DC11F5" w:rsidTr="00EF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3E8E" w:rsidRPr="00DC11F5" w:rsidRDefault="00183E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637074">
            <w:pPr>
              <w:jc w:val="center"/>
            </w:pPr>
            <w:r>
              <w:t>10/10</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18(</w:t>
            </w:r>
            <w:r w:rsidRPr="00D56D96">
              <w:rPr>
                <w:u w:val="single"/>
              </w:rPr>
              <w:t>4*</w:t>
            </w:r>
            <w:r>
              <w:t>)/18(</w:t>
            </w:r>
            <w:r w:rsidRPr="00D56D96">
              <w:rPr>
                <w:u w:val="single"/>
              </w:rPr>
              <w:t>4*</w:t>
            </w:r>
            <w:r>
              <w:t>)</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3F2293" w:rsidRDefault="00183E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FD2413" w:rsidRDefault="00183E8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r>
              <w:t>-/2</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13684" w:rsidRDefault="00183E8E" w:rsidP="00EF6E4C">
            <w:pPr>
              <w:jc w:val="center"/>
            </w:pPr>
            <w:r>
              <w:t>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D56D96">
            <w:pPr>
              <w:jc w:val="center"/>
            </w:pPr>
            <w:r>
              <w:t>2/18(2/16)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7C472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42/96</w:t>
            </w:r>
          </w:p>
        </w:tc>
      </w:tr>
    </w:tbl>
    <w:p w:rsidR="00183E8E" w:rsidRPr="00DC11F5" w:rsidRDefault="00183E8E" w:rsidP="00E3304D">
      <w:pPr>
        <w:spacing w:line="120" w:lineRule="auto"/>
        <w:ind w:left="357"/>
        <w:jc w:val="both"/>
      </w:pPr>
    </w:p>
    <w:p w:rsidR="00183E8E" w:rsidRPr="00DC11F5" w:rsidRDefault="00183E8E"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3E8E" w:rsidRPr="00DC11F5" w:rsidRDefault="00183E8E" w:rsidP="00034A75">
      <w:pPr>
        <w:pStyle w:val="ListParagraph"/>
        <w:ind w:left="862"/>
        <w:rPr>
          <w:b/>
        </w:rPr>
      </w:pPr>
      <w:r w:rsidRPr="00DC11F5">
        <w:rPr>
          <w:b/>
        </w:rPr>
        <w:t>4.1</w:t>
      </w:r>
      <w:r>
        <w:rPr>
          <w:b/>
        </w:rPr>
        <w:t xml:space="preserve">. </w:t>
      </w:r>
      <w:r w:rsidRPr="00DC11F5">
        <w:rPr>
          <w:b/>
        </w:rPr>
        <w:t>Распределение часов по разделам/темам и видам работы</w:t>
      </w:r>
    </w:p>
    <w:p w:rsidR="00183E8E" w:rsidRDefault="00183E8E" w:rsidP="00034A75">
      <w:pPr>
        <w:pStyle w:val="ListParagraph"/>
        <w:ind w:left="1724"/>
        <w:jc w:val="both"/>
        <w:rPr>
          <w:b/>
        </w:rPr>
      </w:pPr>
      <w:r w:rsidRPr="00DC11F5">
        <w:rPr>
          <w:b/>
        </w:rPr>
        <w:t>4.1.1</w:t>
      </w:r>
      <w:r>
        <w:rPr>
          <w:b/>
        </w:rPr>
        <w:t xml:space="preserve">. </w:t>
      </w:r>
      <w:r w:rsidRPr="00DC11F5">
        <w:rPr>
          <w:b/>
        </w:rPr>
        <w:t>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097"/>
        <w:gridCol w:w="714"/>
        <w:gridCol w:w="851"/>
        <w:gridCol w:w="709"/>
        <w:gridCol w:w="1984"/>
      </w:tblGrid>
      <w:tr w:rsidR="00183E8E" w:rsidRPr="00DC11F5" w:rsidTr="009A4A8C">
        <w:tc>
          <w:tcPr>
            <w:tcW w:w="431"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 п/п</w:t>
            </w:r>
          </w:p>
        </w:tc>
        <w:tc>
          <w:tcPr>
            <w:tcW w:w="5097"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Раздел/тема</w:t>
            </w:r>
          </w:p>
        </w:tc>
        <w:tc>
          <w:tcPr>
            <w:tcW w:w="4258" w:type="dxa"/>
            <w:gridSpan w:val="4"/>
          </w:tcPr>
          <w:p w:rsidR="00183E8E" w:rsidRPr="00D67324" w:rsidRDefault="00183E8E" w:rsidP="000C26B2">
            <w:pPr>
              <w:jc w:val="center"/>
              <w:rPr>
                <w:b/>
              </w:rPr>
            </w:pPr>
            <w:r w:rsidRPr="00D67324">
              <w:rPr>
                <w:b/>
              </w:rPr>
              <w:t>Виды учебной работы (в часах)</w:t>
            </w:r>
          </w:p>
        </w:tc>
      </w:tr>
      <w:tr w:rsidR="00183E8E" w:rsidRPr="00DC11F5" w:rsidTr="009A4A8C">
        <w:tc>
          <w:tcPr>
            <w:tcW w:w="431" w:type="dxa"/>
            <w:vMerge/>
          </w:tcPr>
          <w:p w:rsidR="00183E8E" w:rsidRPr="00D67324" w:rsidRDefault="00183E8E" w:rsidP="000C26B2">
            <w:pPr>
              <w:jc w:val="center"/>
              <w:rPr>
                <w:b/>
              </w:rPr>
            </w:pPr>
          </w:p>
        </w:tc>
        <w:tc>
          <w:tcPr>
            <w:tcW w:w="5097" w:type="dxa"/>
            <w:vMerge/>
          </w:tcPr>
          <w:p w:rsidR="00183E8E" w:rsidRPr="00D67324" w:rsidRDefault="00183E8E" w:rsidP="000C26B2">
            <w:pPr>
              <w:jc w:val="center"/>
              <w:rPr>
                <w:b/>
              </w:rPr>
            </w:pPr>
          </w:p>
        </w:tc>
        <w:tc>
          <w:tcPr>
            <w:tcW w:w="2274" w:type="dxa"/>
            <w:gridSpan w:val="3"/>
          </w:tcPr>
          <w:p w:rsidR="00183E8E" w:rsidRPr="00D67324" w:rsidRDefault="00183E8E" w:rsidP="000C26B2">
            <w:pPr>
              <w:jc w:val="center"/>
              <w:rPr>
                <w:b/>
              </w:rPr>
            </w:pPr>
            <w:r w:rsidRPr="00D67324">
              <w:rPr>
                <w:b/>
              </w:rPr>
              <w:t>Аудиторная работа</w:t>
            </w:r>
          </w:p>
        </w:tc>
        <w:tc>
          <w:tcPr>
            <w:tcW w:w="1984" w:type="dxa"/>
            <w:vMerge w:val="restart"/>
          </w:tcPr>
          <w:p w:rsidR="00183E8E" w:rsidRPr="00D67324" w:rsidRDefault="00183E8E" w:rsidP="000C26B2">
            <w:pPr>
              <w:jc w:val="center"/>
              <w:rPr>
                <w:b/>
              </w:rPr>
            </w:pPr>
            <w:r w:rsidRPr="00D67324">
              <w:rPr>
                <w:b/>
              </w:rPr>
              <w:t>Самостоятельная работа</w:t>
            </w:r>
          </w:p>
        </w:tc>
      </w:tr>
      <w:tr w:rsidR="00183E8E" w:rsidRPr="00DC11F5" w:rsidTr="009A4A8C">
        <w:tc>
          <w:tcPr>
            <w:tcW w:w="431" w:type="dxa"/>
            <w:vMerge/>
          </w:tcPr>
          <w:p w:rsidR="00183E8E" w:rsidRPr="00D67324" w:rsidRDefault="00183E8E" w:rsidP="000C26B2">
            <w:pPr>
              <w:jc w:val="both"/>
            </w:pPr>
          </w:p>
        </w:tc>
        <w:tc>
          <w:tcPr>
            <w:tcW w:w="5097" w:type="dxa"/>
            <w:vMerge/>
          </w:tcPr>
          <w:p w:rsidR="00183E8E" w:rsidRPr="00D67324" w:rsidRDefault="00183E8E" w:rsidP="000C26B2">
            <w:pPr>
              <w:jc w:val="both"/>
            </w:pPr>
          </w:p>
        </w:tc>
        <w:tc>
          <w:tcPr>
            <w:tcW w:w="714" w:type="dxa"/>
          </w:tcPr>
          <w:p w:rsidR="00183E8E" w:rsidRPr="00D67324" w:rsidRDefault="00183E8E" w:rsidP="000C26B2">
            <w:pPr>
              <w:jc w:val="center"/>
              <w:rPr>
                <w:b/>
              </w:rPr>
            </w:pPr>
            <w:r w:rsidRPr="00D67324">
              <w:rPr>
                <w:b/>
              </w:rPr>
              <w:t>ЛЗ</w:t>
            </w:r>
          </w:p>
        </w:tc>
        <w:tc>
          <w:tcPr>
            <w:tcW w:w="851" w:type="dxa"/>
          </w:tcPr>
          <w:p w:rsidR="00183E8E" w:rsidRPr="00D67324" w:rsidRDefault="00183E8E" w:rsidP="000C26B2">
            <w:pPr>
              <w:jc w:val="center"/>
              <w:rPr>
                <w:b/>
              </w:rPr>
            </w:pPr>
            <w:r w:rsidRPr="00D67324">
              <w:rPr>
                <w:b/>
              </w:rPr>
              <w:t>ПЗ</w:t>
            </w:r>
          </w:p>
        </w:tc>
        <w:tc>
          <w:tcPr>
            <w:tcW w:w="709" w:type="dxa"/>
          </w:tcPr>
          <w:p w:rsidR="00183E8E" w:rsidRPr="00D67324" w:rsidRDefault="00183E8E" w:rsidP="000C26B2">
            <w:pPr>
              <w:rPr>
                <w:b/>
              </w:rPr>
            </w:pPr>
            <w:r w:rsidRPr="00D67324">
              <w:rPr>
                <w:b/>
              </w:rPr>
              <w:t>ЛабЗ</w:t>
            </w:r>
          </w:p>
        </w:tc>
        <w:tc>
          <w:tcPr>
            <w:tcW w:w="1984" w:type="dxa"/>
            <w:vMerge/>
          </w:tcPr>
          <w:p w:rsidR="00183E8E" w:rsidRPr="00D67324" w:rsidRDefault="00183E8E" w:rsidP="000C26B2">
            <w:pPr>
              <w:jc w:val="both"/>
            </w:pPr>
          </w:p>
        </w:tc>
      </w:tr>
      <w:tr w:rsidR="00183E8E" w:rsidRPr="00DC11F5" w:rsidTr="009A4A8C">
        <w:tc>
          <w:tcPr>
            <w:tcW w:w="9786" w:type="dxa"/>
            <w:gridSpan w:val="6"/>
          </w:tcPr>
          <w:p w:rsidR="00183E8E" w:rsidRPr="000C26B2" w:rsidRDefault="00183E8E" w:rsidP="000C26B2">
            <w:pPr>
              <w:jc w:val="center"/>
              <w:rPr>
                <w:b/>
              </w:rPr>
            </w:pPr>
            <w:r w:rsidRPr="000C26B2">
              <w:rPr>
                <w:b/>
              </w:rPr>
              <w:t>1 семестр</w:t>
            </w:r>
          </w:p>
        </w:tc>
      </w:tr>
      <w:tr w:rsidR="00183E8E" w:rsidRPr="00DC11F5" w:rsidTr="009A4A8C">
        <w:tc>
          <w:tcPr>
            <w:tcW w:w="431" w:type="dxa"/>
          </w:tcPr>
          <w:p w:rsidR="00183E8E" w:rsidRPr="00D67324" w:rsidRDefault="00183E8E" w:rsidP="000C26B2">
            <w:pPr>
              <w:pStyle w:val="ListParagraph"/>
              <w:numPr>
                <w:ilvl w:val="0"/>
                <w:numId w:val="8"/>
              </w:numPr>
              <w:ind w:left="0"/>
              <w:jc w:val="both"/>
            </w:pPr>
            <w:r w:rsidRPr="00D67324">
              <w:t>1</w:t>
            </w:r>
            <w:r>
              <w:t>.</w:t>
            </w:r>
          </w:p>
        </w:tc>
        <w:tc>
          <w:tcPr>
            <w:tcW w:w="5097" w:type="dxa"/>
          </w:tcPr>
          <w:p w:rsidR="00183E8E" w:rsidRPr="00D67324" w:rsidRDefault="00183E8E"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0C26B2">
            <w:pPr>
              <w:jc w:val="center"/>
            </w:pPr>
            <w:r>
              <w:t>2</w:t>
            </w:r>
          </w:p>
          <w:p w:rsidR="00183E8E" w:rsidRPr="00D67324" w:rsidRDefault="00183E8E" w:rsidP="000C26B2">
            <w:pPr>
              <w:jc w:val="center"/>
            </w:pP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ListParagraph"/>
              <w:numPr>
                <w:ilvl w:val="0"/>
                <w:numId w:val="8"/>
              </w:numPr>
              <w:ind w:left="0"/>
              <w:jc w:val="both"/>
            </w:pPr>
            <w:r w:rsidRPr="00D67324">
              <w:t>2</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ListParagraph"/>
              <w:numPr>
                <w:ilvl w:val="0"/>
                <w:numId w:val="8"/>
              </w:numPr>
              <w:ind w:left="0"/>
              <w:jc w:val="both"/>
            </w:pPr>
            <w:r w:rsidRPr="00D67324">
              <w:t>3</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6</w:t>
            </w:r>
            <w:r w:rsidRPr="00D67324">
              <w:t>(2*)</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4</w:t>
            </w:r>
          </w:p>
        </w:tc>
      </w:tr>
      <w:tr w:rsidR="00183E8E" w:rsidRPr="00DC11F5" w:rsidTr="009A4A8C">
        <w:tc>
          <w:tcPr>
            <w:tcW w:w="431" w:type="dxa"/>
          </w:tcPr>
          <w:p w:rsidR="00183E8E" w:rsidRPr="00D67324" w:rsidRDefault="00183E8E" w:rsidP="000C26B2">
            <w:pPr>
              <w:pStyle w:val="ListParagraph"/>
              <w:numPr>
                <w:ilvl w:val="0"/>
                <w:numId w:val="8"/>
              </w:numPr>
              <w:ind w:left="0"/>
              <w:jc w:val="both"/>
            </w:pPr>
            <w:r w:rsidRPr="00D67324">
              <w:t>4</w:t>
            </w:r>
            <w:r>
              <w:t>.</w:t>
            </w:r>
          </w:p>
          <w:p w:rsidR="00183E8E" w:rsidRPr="00D67324" w:rsidRDefault="00183E8E" w:rsidP="000C26B2">
            <w:pPr>
              <w:pStyle w:val="ListParagraph"/>
              <w:numPr>
                <w:ilvl w:val="0"/>
                <w:numId w:val="8"/>
              </w:numPr>
              <w:ind w:left="0"/>
              <w:jc w:val="both"/>
            </w:pPr>
          </w:p>
        </w:tc>
        <w:tc>
          <w:tcPr>
            <w:tcW w:w="5097" w:type="dxa"/>
          </w:tcPr>
          <w:p w:rsidR="00183E8E" w:rsidRPr="00D3076D"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567"/>
        </w:trPr>
        <w:tc>
          <w:tcPr>
            <w:tcW w:w="431" w:type="dxa"/>
          </w:tcPr>
          <w:p w:rsidR="00183E8E" w:rsidRPr="00D67324" w:rsidRDefault="00183E8E" w:rsidP="000C26B2">
            <w:pPr>
              <w:pStyle w:val="ListParagraph"/>
              <w:numPr>
                <w:ilvl w:val="0"/>
                <w:numId w:val="8"/>
              </w:numPr>
              <w:ind w:left="0"/>
              <w:jc w:val="both"/>
            </w:pPr>
            <w:r>
              <w:t>5.</w:t>
            </w:r>
          </w:p>
        </w:tc>
        <w:tc>
          <w:tcPr>
            <w:tcW w:w="5097" w:type="dxa"/>
          </w:tcPr>
          <w:p w:rsidR="00183E8E" w:rsidRPr="00D67324" w:rsidRDefault="00183E8E" w:rsidP="000C26B2">
            <w:pPr>
              <w:rPr>
                <w:bCs/>
              </w:rPr>
            </w:pPr>
            <w:r w:rsidRPr="00D3076D">
              <w:t>Методы, инструменты, типология маркетинговых исследований</w:t>
            </w:r>
            <w:r>
              <w:t>.</w:t>
            </w:r>
          </w:p>
        </w:tc>
        <w:tc>
          <w:tcPr>
            <w:tcW w:w="714" w:type="dxa"/>
          </w:tcPr>
          <w:p w:rsidR="00183E8E" w:rsidRPr="00D3076D" w:rsidRDefault="00183E8E" w:rsidP="000C26B2">
            <w:pPr>
              <w:jc w:val="center"/>
              <w:rPr>
                <w:b/>
              </w:rPr>
            </w:pPr>
          </w:p>
          <w:p w:rsidR="00183E8E" w:rsidRPr="00D3076D" w:rsidRDefault="00183E8E" w:rsidP="000C26B2">
            <w:pPr>
              <w:jc w:val="center"/>
              <w:rPr>
                <w:b/>
              </w:rPr>
            </w:pPr>
            <w:r w:rsidRPr="00D3076D">
              <w:t>2</w:t>
            </w:r>
          </w:p>
        </w:tc>
        <w:tc>
          <w:tcPr>
            <w:tcW w:w="851" w:type="dxa"/>
          </w:tcPr>
          <w:p w:rsidR="00183E8E" w:rsidRPr="00D67324" w:rsidRDefault="00183E8E" w:rsidP="000C26B2">
            <w:pPr>
              <w:jc w:val="center"/>
            </w:pPr>
          </w:p>
          <w:p w:rsidR="00183E8E" w:rsidRPr="00D67324" w:rsidRDefault="00183E8E" w:rsidP="000C26B2">
            <w:pPr>
              <w:jc w:val="center"/>
            </w:pPr>
            <w:r>
              <w:t>4</w:t>
            </w:r>
            <w:r w:rsidRPr="0014617F">
              <w:t>(</w:t>
            </w:r>
            <w:r>
              <w:t>1</w:t>
            </w:r>
            <w:r w:rsidRPr="0014617F">
              <w:t>*)</w:t>
            </w:r>
          </w:p>
        </w:tc>
        <w:tc>
          <w:tcPr>
            <w:tcW w:w="709" w:type="dxa"/>
          </w:tcPr>
          <w:p w:rsidR="00183E8E" w:rsidRPr="00D67324" w:rsidRDefault="00183E8E" w:rsidP="000C26B2">
            <w:pPr>
              <w:jc w:val="center"/>
            </w:pPr>
          </w:p>
        </w:tc>
        <w:tc>
          <w:tcPr>
            <w:tcW w:w="1984" w:type="dxa"/>
          </w:tcPr>
          <w:p w:rsidR="00183E8E" w:rsidRDefault="00183E8E" w:rsidP="000C26B2">
            <w:pPr>
              <w:jc w:val="center"/>
            </w:pPr>
          </w:p>
          <w:p w:rsidR="00183E8E" w:rsidRPr="00D67324" w:rsidRDefault="00183E8E" w:rsidP="000C26B2">
            <w:pPr>
              <w:jc w:val="center"/>
            </w:pPr>
            <w:r>
              <w:t>2</w:t>
            </w:r>
          </w:p>
          <w:p w:rsidR="00183E8E" w:rsidRPr="00D67324" w:rsidRDefault="00183E8E" w:rsidP="000C26B2">
            <w:pPr>
              <w:jc w:val="center"/>
            </w:pPr>
          </w:p>
        </w:tc>
      </w:tr>
      <w:tr w:rsidR="00183E8E" w:rsidRPr="00DC11F5" w:rsidTr="009A4A8C">
        <w:trPr>
          <w:trHeight w:hRule="exact" w:val="567"/>
        </w:trPr>
        <w:tc>
          <w:tcPr>
            <w:tcW w:w="431" w:type="dxa"/>
          </w:tcPr>
          <w:p w:rsidR="00183E8E" w:rsidRDefault="00183E8E" w:rsidP="000C26B2">
            <w:pPr>
              <w:pStyle w:val="ListParagraph"/>
              <w:numPr>
                <w:ilvl w:val="0"/>
                <w:numId w:val="8"/>
              </w:numPr>
              <w:ind w:left="0"/>
              <w:jc w:val="both"/>
            </w:pPr>
            <w:r>
              <w:t>6.</w:t>
            </w:r>
          </w:p>
        </w:tc>
        <w:tc>
          <w:tcPr>
            <w:tcW w:w="5097" w:type="dxa"/>
          </w:tcPr>
          <w:p w:rsidR="00183E8E" w:rsidRPr="00D3076D" w:rsidRDefault="00183E8E" w:rsidP="000C26B2">
            <w:r w:rsidRPr="00D3076D">
              <w:t>Потребительское поведение, факторы, влияющие на него</w:t>
            </w:r>
            <w:r>
              <w:t>.</w:t>
            </w:r>
          </w:p>
        </w:tc>
        <w:tc>
          <w:tcPr>
            <w:tcW w:w="714" w:type="dxa"/>
          </w:tcPr>
          <w:p w:rsidR="00183E8E" w:rsidRPr="00D3076D" w:rsidRDefault="00183E8E" w:rsidP="000C26B2">
            <w:pPr>
              <w:jc w:val="center"/>
            </w:pPr>
            <w:r w:rsidRPr="00D3076D">
              <w:t>4</w:t>
            </w:r>
          </w:p>
        </w:tc>
        <w:tc>
          <w:tcPr>
            <w:tcW w:w="851" w:type="dxa"/>
          </w:tcPr>
          <w:p w:rsidR="00183E8E" w:rsidRPr="00D67324" w:rsidRDefault="00183E8E" w:rsidP="000C26B2">
            <w:pPr>
              <w:jc w:val="center"/>
            </w:pPr>
            <w:r>
              <w:t>6</w:t>
            </w:r>
            <w:r w:rsidRPr="00E6141F">
              <w:t>(</w:t>
            </w:r>
            <w:r>
              <w:t>1</w:t>
            </w:r>
            <w:r w:rsidRPr="00E6141F">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794"/>
        </w:trPr>
        <w:tc>
          <w:tcPr>
            <w:tcW w:w="431" w:type="dxa"/>
          </w:tcPr>
          <w:p w:rsidR="00183E8E" w:rsidRDefault="00183E8E" w:rsidP="009A4A8C">
            <w:pPr>
              <w:pStyle w:val="ListParagraph"/>
              <w:numPr>
                <w:ilvl w:val="0"/>
                <w:numId w:val="8"/>
              </w:numPr>
              <w:ind w:left="0"/>
              <w:jc w:val="both"/>
            </w:pPr>
            <w:r>
              <w:t>7.</w:t>
            </w:r>
          </w:p>
        </w:tc>
        <w:tc>
          <w:tcPr>
            <w:tcW w:w="5097" w:type="dxa"/>
          </w:tcPr>
          <w:p w:rsidR="00183E8E" w:rsidRPr="00D3076D" w:rsidRDefault="00183E8E" w:rsidP="009A4A8C">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9A4A8C">
            <w:pPr>
              <w:jc w:val="center"/>
            </w:pPr>
            <w:r>
              <w:t>4</w:t>
            </w:r>
          </w:p>
        </w:tc>
        <w:tc>
          <w:tcPr>
            <w:tcW w:w="851" w:type="dxa"/>
          </w:tcPr>
          <w:p w:rsidR="00183E8E" w:rsidRPr="00D67324" w:rsidRDefault="00183E8E" w:rsidP="009A4A8C">
            <w:pPr>
              <w:jc w:val="center"/>
            </w:pPr>
            <w:r>
              <w:t>6</w:t>
            </w:r>
            <w:r w:rsidRPr="00917410">
              <w:t>(2*)</w:t>
            </w:r>
          </w:p>
        </w:tc>
        <w:tc>
          <w:tcPr>
            <w:tcW w:w="709" w:type="dxa"/>
          </w:tcPr>
          <w:p w:rsidR="00183E8E" w:rsidRPr="00D67324" w:rsidRDefault="00183E8E" w:rsidP="009A4A8C">
            <w:pPr>
              <w:jc w:val="center"/>
            </w:pPr>
          </w:p>
        </w:tc>
        <w:tc>
          <w:tcPr>
            <w:tcW w:w="1984" w:type="dxa"/>
          </w:tcPr>
          <w:p w:rsidR="00183E8E" w:rsidRPr="00D67324" w:rsidRDefault="00183E8E" w:rsidP="009A4A8C">
            <w:pPr>
              <w:jc w:val="center"/>
            </w:pPr>
            <w:r>
              <w:t>4</w:t>
            </w:r>
          </w:p>
        </w:tc>
      </w:tr>
      <w:tr w:rsidR="00183E8E" w:rsidRPr="00DC11F5" w:rsidTr="009A4A8C">
        <w:tc>
          <w:tcPr>
            <w:tcW w:w="431" w:type="dxa"/>
          </w:tcPr>
          <w:p w:rsidR="00183E8E" w:rsidRPr="00D67324" w:rsidRDefault="00183E8E" w:rsidP="000C26B2">
            <w:pPr>
              <w:pStyle w:val="ListParagraph"/>
              <w:numPr>
                <w:ilvl w:val="0"/>
                <w:numId w:val="8"/>
              </w:numPr>
              <w:ind w:left="0"/>
              <w:jc w:val="both"/>
            </w:pPr>
          </w:p>
        </w:tc>
        <w:tc>
          <w:tcPr>
            <w:tcW w:w="5097" w:type="dxa"/>
          </w:tcPr>
          <w:p w:rsidR="00183E8E" w:rsidRPr="00D67324" w:rsidRDefault="00183E8E" w:rsidP="000C26B2">
            <w:r w:rsidRPr="00D67324">
              <w:t>Итого в 1 семестре</w:t>
            </w:r>
          </w:p>
        </w:tc>
        <w:tc>
          <w:tcPr>
            <w:tcW w:w="714" w:type="dxa"/>
          </w:tcPr>
          <w:p w:rsidR="00183E8E" w:rsidRPr="00D67324" w:rsidRDefault="00183E8E" w:rsidP="000C26B2">
            <w:pPr>
              <w:jc w:val="center"/>
            </w:pPr>
            <w:r w:rsidRPr="00D67324">
              <w:t>18</w:t>
            </w:r>
          </w:p>
        </w:tc>
        <w:tc>
          <w:tcPr>
            <w:tcW w:w="851" w:type="dxa"/>
          </w:tcPr>
          <w:p w:rsidR="00183E8E" w:rsidRPr="00D67324" w:rsidRDefault="00183E8E" w:rsidP="000C26B2">
            <w:pPr>
              <w:jc w:val="center"/>
            </w:pPr>
            <w:r>
              <w:t>34</w:t>
            </w:r>
            <w:r w:rsidRPr="00D67324">
              <w:t>(</w:t>
            </w:r>
            <w:r>
              <w:t>6</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18</w:t>
            </w:r>
          </w:p>
        </w:tc>
      </w:tr>
      <w:tr w:rsidR="00183E8E" w:rsidRPr="00DC11F5" w:rsidTr="009A4A8C">
        <w:tc>
          <w:tcPr>
            <w:tcW w:w="9786" w:type="dxa"/>
            <w:gridSpan w:val="6"/>
          </w:tcPr>
          <w:p w:rsidR="00183E8E" w:rsidRPr="000C26B2" w:rsidRDefault="00183E8E" w:rsidP="000C26B2">
            <w:pPr>
              <w:jc w:val="center"/>
              <w:rPr>
                <w:b/>
              </w:rPr>
            </w:pPr>
            <w:r w:rsidRPr="000C26B2">
              <w:rPr>
                <w:b/>
              </w:rPr>
              <w:t>2 семестр</w:t>
            </w:r>
          </w:p>
        </w:tc>
      </w:tr>
      <w:tr w:rsidR="00183E8E" w:rsidRPr="00DC11F5" w:rsidTr="009A4A8C">
        <w:trPr>
          <w:trHeight w:val="875"/>
        </w:trPr>
        <w:tc>
          <w:tcPr>
            <w:tcW w:w="431" w:type="dxa"/>
          </w:tcPr>
          <w:p w:rsidR="00183E8E" w:rsidRPr="00D67324" w:rsidRDefault="00183E8E" w:rsidP="000C26B2">
            <w:pPr>
              <w:jc w:val="both"/>
            </w:pPr>
          </w:p>
          <w:p w:rsidR="00183E8E" w:rsidRPr="00D67324" w:rsidRDefault="00183E8E" w:rsidP="000C26B2">
            <w:pPr>
              <w:jc w:val="both"/>
            </w:pPr>
            <w:r>
              <w:t>8.</w:t>
            </w:r>
          </w:p>
          <w:p w:rsidR="00183E8E" w:rsidRPr="00D67324" w:rsidRDefault="00183E8E" w:rsidP="000C26B2">
            <w:pPr>
              <w:jc w:val="both"/>
            </w:pPr>
          </w:p>
        </w:tc>
        <w:tc>
          <w:tcPr>
            <w:tcW w:w="5097" w:type="dxa"/>
          </w:tcPr>
          <w:p w:rsidR="00183E8E" w:rsidRPr="00D67324" w:rsidRDefault="00183E8E"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0C26B2">
            <w:pPr>
              <w:jc w:val="center"/>
            </w:pPr>
            <w:r w:rsidRPr="00D67324">
              <w:t>4</w:t>
            </w:r>
          </w:p>
        </w:tc>
        <w:tc>
          <w:tcPr>
            <w:tcW w:w="851" w:type="dxa"/>
          </w:tcPr>
          <w:p w:rsidR="00183E8E" w:rsidRPr="00D67324" w:rsidRDefault="00183E8E" w:rsidP="000C26B2">
            <w:pPr>
              <w:jc w:val="center"/>
            </w:pPr>
            <w:r>
              <w:t>6</w:t>
            </w:r>
            <w:r w:rsidRPr="00FE6990">
              <w:t>(</w:t>
            </w:r>
            <w:r w:rsidRPr="00565376">
              <w:t>1*</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9.</w:t>
            </w:r>
          </w:p>
        </w:tc>
        <w:tc>
          <w:tcPr>
            <w:tcW w:w="5097" w:type="dxa"/>
          </w:tcPr>
          <w:p w:rsidR="00183E8E" w:rsidRDefault="00183E8E" w:rsidP="000C26B2">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0C26B2">
            <w:pPr>
              <w:shd w:val="clear" w:color="auto" w:fill="FFFFFF"/>
              <w:rPr>
                <w:bCs/>
              </w:rPr>
            </w:pPr>
            <w:r>
              <w:t>Жизненный цикл товара.</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r w:rsidRPr="00565376">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w:t>
            </w:r>
            <w:r w:rsidRPr="00D67324">
              <w:t>0</w:t>
            </w:r>
          </w:p>
        </w:tc>
      </w:tr>
      <w:tr w:rsidR="00183E8E" w:rsidRPr="00DC11F5" w:rsidTr="009A4A8C">
        <w:trPr>
          <w:trHeight w:val="263"/>
        </w:trPr>
        <w:tc>
          <w:tcPr>
            <w:tcW w:w="431" w:type="dxa"/>
          </w:tcPr>
          <w:p w:rsidR="00183E8E" w:rsidRPr="00D67324" w:rsidRDefault="00183E8E" w:rsidP="000C26B2">
            <w:pPr>
              <w:jc w:val="both"/>
            </w:pPr>
            <w:r>
              <w:t>10.</w:t>
            </w:r>
          </w:p>
        </w:tc>
        <w:tc>
          <w:tcPr>
            <w:tcW w:w="5097" w:type="dxa"/>
          </w:tcPr>
          <w:p w:rsidR="00183E8E" w:rsidRPr="00D67324" w:rsidRDefault="00183E8E" w:rsidP="00A520FC">
            <w:pPr>
              <w:shd w:val="clear" w:color="auto" w:fill="FFFFFF"/>
              <w:rPr>
                <w:rStyle w:val="Strong"/>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11.</w:t>
            </w:r>
          </w:p>
        </w:tc>
        <w:tc>
          <w:tcPr>
            <w:tcW w:w="5097"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w:t>
            </w:r>
            <w:r>
              <w:t>0</w:t>
            </w:r>
          </w:p>
        </w:tc>
      </w:tr>
      <w:tr w:rsidR="00183E8E" w:rsidRPr="00DC11F5" w:rsidTr="009A4A8C">
        <w:trPr>
          <w:trHeight w:val="263"/>
        </w:trPr>
        <w:tc>
          <w:tcPr>
            <w:tcW w:w="431" w:type="dxa"/>
          </w:tcPr>
          <w:p w:rsidR="00183E8E" w:rsidRPr="00D67324" w:rsidRDefault="00183E8E" w:rsidP="000C26B2">
            <w:pPr>
              <w:jc w:val="both"/>
            </w:pPr>
            <w:r>
              <w:t>12.</w:t>
            </w:r>
          </w:p>
        </w:tc>
        <w:tc>
          <w:tcPr>
            <w:tcW w:w="5097"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Default="00183E8E" w:rsidP="000C26B2">
            <w:pPr>
              <w:jc w:val="both"/>
            </w:pPr>
            <w:r>
              <w:t>13.</w:t>
            </w:r>
          </w:p>
        </w:tc>
        <w:tc>
          <w:tcPr>
            <w:tcW w:w="5097"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0C26B2">
            <w:pPr>
              <w:jc w:val="center"/>
            </w:pPr>
            <w:r>
              <w:t>2</w:t>
            </w:r>
          </w:p>
        </w:tc>
        <w:tc>
          <w:tcPr>
            <w:tcW w:w="851" w:type="dxa"/>
          </w:tcPr>
          <w:p w:rsidR="00183E8E" w:rsidRDefault="00183E8E" w:rsidP="000C26B2">
            <w:pPr>
              <w:jc w:val="center"/>
            </w:pPr>
            <w:r>
              <w:t>6</w:t>
            </w:r>
            <w:r w:rsidRPr="00FE6990">
              <w:t>(</w:t>
            </w:r>
            <w:r w:rsidRPr="00565376">
              <w:t>2*</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rPr>
          <w:trHeight w:val="263"/>
        </w:trPr>
        <w:tc>
          <w:tcPr>
            <w:tcW w:w="431" w:type="dxa"/>
          </w:tcPr>
          <w:p w:rsidR="00183E8E" w:rsidRPr="00D67324" w:rsidRDefault="00183E8E" w:rsidP="000C26B2">
            <w:pPr>
              <w:jc w:val="both"/>
            </w:pPr>
            <w:r>
              <w:t>14.</w:t>
            </w:r>
          </w:p>
        </w:tc>
        <w:tc>
          <w:tcPr>
            <w:tcW w:w="5097" w:type="dxa"/>
          </w:tcPr>
          <w:p w:rsidR="00183E8E" w:rsidRPr="00DF44E6" w:rsidRDefault="00183E8E" w:rsidP="00420DF4">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0C26B2">
            <w:pPr>
              <w:jc w:val="center"/>
            </w:pPr>
            <w:r>
              <w:t>4</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c>
          <w:tcPr>
            <w:tcW w:w="431" w:type="dxa"/>
          </w:tcPr>
          <w:p w:rsidR="00183E8E" w:rsidRPr="00D67324" w:rsidRDefault="00183E8E" w:rsidP="000C26B2">
            <w:pPr>
              <w:pStyle w:val="ListParagraph"/>
              <w:numPr>
                <w:ilvl w:val="0"/>
                <w:numId w:val="8"/>
              </w:numPr>
              <w:ind w:left="0"/>
              <w:jc w:val="both"/>
            </w:pPr>
          </w:p>
        </w:tc>
        <w:tc>
          <w:tcPr>
            <w:tcW w:w="5097" w:type="dxa"/>
          </w:tcPr>
          <w:p w:rsidR="00183E8E" w:rsidRPr="00D67324" w:rsidRDefault="00183E8E" w:rsidP="000C26B2">
            <w:pPr>
              <w:jc w:val="both"/>
              <w:rPr>
                <w:bCs/>
              </w:rPr>
            </w:pPr>
            <w:r w:rsidRPr="00D67324">
              <w:rPr>
                <w:bCs/>
              </w:rPr>
              <w:t>Итого во 2 семестре</w:t>
            </w:r>
          </w:p>
        </w:tc>
        <w:tc>
          <w:tcPr>
            <w:tcW w:w="714" w:type="dxa"/>
          </w:tcPr>
          <w:p w:rsidR="00183E8E" w:rsidRPr="00D67324" w:rsidRDefault="00183E8E" w:rsidP="000C26B2">
            <w:pPr>
              <w:jc w:val="center"/>
            </w:pPr>
            <w:r>
              <w:t>18</w:t>
            </w:r>
          </w:p>
        </w:tc>
        <w:tc>
          <w:tcPr>
            <w:tcW w:w="851" w:type="dxa"/>
          </w:tcPr>
          <w:p w:rsidR="00183E8E" w:rsidRPr="00D67324" w:rsidRDefault="00183E8E" w:rsidP="000C26B2">
            <w:pPr>
              <w:jc w:val="center"/>
            </w:pPr>
            <w:r>
              <w:t>36</w:t>
            </w:r>
            <w:r w:rsidRPr="00D67324">
              <w:t>(</w:t>
            </w:r>
            <w:r w:rsidRPr="00565376">
              <w:t>7*</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70</w:t>
            </w:r>
          </w:p>
        </w:tc>
      </w:tr>
      <w:tr w:rsidR="00183E8E" w:rsidRPr="00DC11F5" w:rsidTr="009A4A8C">
        <w:tc>
          <w:tcPr>
            <w:tcW w:w="431" w:type="dxa"/>
          </w:tcPr>
          <w:p w:rsidR="00183E8E" w:rsidRPr="00D67324" w:rsidRDefault="00183E8E" w:rsidP="000C26B2">
            <w:pPr>
              <w:pStyle w:val="ListParagraph"/>
              <w:ind w:left="0"/>
              <w:jc w:val="both"/>
            </w:pPr>
          </w:p>
        </w:tc>
        <w:tc>
          <w:tcPr>
            <w:tcW w:w="5097" w:type="dxa"/>
          </w:tcPr>
          <w:p w:rsidR="00183E8E" w:rsidRPr="00D67324" w:rsidRDefault="00183E8E" w:rsidP="000C26B2">
            <w:pPr>
              <w:jc w:val="both"/>
            </w:pPr>
            <w:r w:rsidRPr="00D67324">
              <w:t xml:space="preserve">Итого </w:t>
            </w:r>
          </w:p>
        </w:tc>
        <w:tc>
          <w:tcPr>
            <w:tcW w:w="714" w:type="dxa"/>
          </w:tcPr>
          <w:p w:rsidR="00183E8E" w:rsidRPr="00D67324" w:rsidRDefault="00183E8E" w:rsidP="000C26B2">
            <w:pPr>
              <w:jc w:val="center"/>
            </w:pPr>
            <w:r w:rsidRPr="00D67324">
              <w:t>3</w:t>
            </w:r>
            <w:r>
              <w:t>6</w:t>
            </w:r>
          </w:p>
        </w:tc>
        <w:tc>
          <w:tcPr>
            <w:tcW w:w="851" w:type="dxa"/>
          </w:tcPr>
          <w:p w:rsidR="00183E8E" w:rsidRPr="00D67324" w:rsidRDefault="00183E8E" w:rsidP="000C26B2">
            <w:pPr>
              <w:jc w:val="center"/>
            </w:pPr>
            <w:r w:rsidRPr="00D67324">
              <w:t>7</w:t>
            </w:r>
            <w:r>
              <w:t>0</w:t>
            </w:r>
            <w:r w:rsidRPr="00D67324">
              <w:t>(1</w:t>
            </w:r>
            <w:r>
              <w:t>3</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1D1585">
            <w:pPr>
              <w:jc w:val="center"/>
            </w:pPr>
            <w:r>
              <w:t>88</w:t>
            </w:r>
          </w:p>
        </w:tc>
      </w:tr>
    </w:tbl>
    <w:p w:rsidR="00183E8E" w:rsidRDefault="00183E8E"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2900BE">
      <w:pPr>
        <w:autoSpaceDE w:val="0"/>
        <w:autoSpaceDN w:val="0"/>
        <w:adjustRightInd w:val="0"/>
        <w:ind w:left="360"/>
        <w:jc w:val="both"/>
      </w:pPr>
    </w:p>
    <w:p w:rsidR="00183E8E" w:rsidRPr="00565376" w:rsidRDefault="00183E8E" w:rsidP="0014617F">
      <w:pPr>
        <w:pStyle w:val="ListParagraph"/>
        <w:numPr>
          <w:ilvl w:val="2"/>
          <w:numId w:val="6"/>
        </w:numPr>
        <w:ind w:left="1724"/>
        <w:jc w:val="both"/>
        <w:rPr>
          <w:b/>
        </w:rPr>
      </w:pPr>
      <w:r w:rsidRPr="00565376">
        <w:rPr>
          <w:b/>
        </w:rPr>
        <w:t>Очно-заочная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097"/>
        <w:gridCol w:w="714"/>
        <w:gridCol w:w="851"/>
        <w:gridCol w:w="709"/>
        <w:gridCol w:w="1984"/>
      </w:tblGrid>
      <w:tr w:rsidR="00183E8E" w:rsidRPr="00D67324" w:rsidTr="00E3304D">
        <w:tc>
          <w:tcPr>
            <w:tcW w:w="431"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 п/п</w:t>
            </w:r>
          </w:p>
        </w:tc>
        <w:tc>
          <w:tcPr>
            <w:tcW w:w="5097"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Раздел/тема</w:t>
            </w:r>
          </w:p>
        </w:tc>
        <w:tc>
          <w:tcPr>
            <w:tcW w:w="4258" w:type="dxa"/>
            <w:gridSpan w:val="4"/>
          </w:tcPr>
          <w:p w:rsidR="00183E8E" w:rsidRPr="00D67324" w:rsidRDefault="00183E8E" w:rsidP="00E3304D">
            <w:pPr>
              <w:jc w:val="center"/>
              <w:rPr>
                <w:b/>
              </w:rPr>
            </w:pPr>
            <w:r w:rsidRPr="00D67324">
              <w:rPr>
                <w:b/>
              </w:rPr>
              <w:t>Виды учебной работы (в часах)</w:t>
            </w:r>
          </w:p>
        </w:tc>
      </w:tr>
      <w:tr w:rsidR="00183E8E" w:rsidRPr="00D67324" w:rsidTr="00E3304D">
        <w:tc>
          <w:tcPr>
            <w:tcW w:w="431" w:type="dxa"/>
            <w:vMerge/>
          </w:tcPr>
          <w:p w:rsidR="00183E8E" w:rsidRPr="00D67324" w:rsidRDefault="00183E8E" w:rsidP="00E3304D">
            <w:pPr>
              <w:jc w:val="center"/>
              <w:rPr>
                <w:b/>
              </w:rPr>
            </w:pPr>
          </w:p>
        </w:tc>
        <w:tc>
          <w:tcPr>
            <w:tcW w:w="5097" w:type="dxa"/>
            <w:vMerge/>
          </w:tcPr>
          <w:p w:rsidR="00183E8E" w:rsidRPr="00D67324" w:rsidRDefault="00183E8E" w:rsidP="00E3304D">
            <w:pPr>
              <w:jc w:val="center"/>
              <w:rPr>
                <w:b/>
              </w:rPr>
            </w:pPr>
          </w:p>
        </w:tc>
        <w:tc>
          <w:tcPr>
            <w:tcW w:w="2274" w:type="dxa"/>
            <w:gridSpan w:val="3"/>
          </w:tcPr>
          <w:p w:rsidR="00183E8E" w:rsidRPr="00D67324" w:rsidRDefault="00183E8E" w:rsidP="00E3304D">
            <w:pPr>
              <w:jc w:val="center"/>
              <w:rPr>
                <w:b/>
              </w:rPr>
            </w:pPr>
            <w:r w:rsidRPr="00D67324">
              <w:rPr>
                <w:b/>
              </w:rPr>
              <w:t>Аудиторная работа</w:t>
            </w:r>
          </w:p>
        </w:tc>
        <w:tc>
          <w:tcPr>
            <w:tcW w:w="1984" w:type="dxa"/>
            <w:vMerge w:val="restart"/>
          </w:tcPr>
          <w:p w:rsidR="00183E8E" w:rsidRPr="00D67324" w:rsidRDefault="00183E8E" w:rsidP="00E3304D">
            <w:pPr>
              <w:jc w:val="center"/>
              <w:rPr>
                <w:b/>
              </w:rPr>
            </w:pPr>
            <w:r w:rsidRPr="00D67324">
              <w:rPr>
                <w:b/>
              </w:rPr>
              <w:t>Самостоятельная работа</w:t>
            </w:r>
          </w:p>
        </w:tc>
      </w:tr>
      <w:tr w:rsidR="00183E8E" w:rsidRPr="00D67324" w:rsidTr="00E3304D">
        <w:tc>
          <w:tcPr>
            <w:tcW w:w="431" w:type="dxa"/>
            <w:vMerge/>
          </w:tcPr>
          <w:p w:rsidR="00183E8E" w:rsidRPr="00D67324" w:rsidRDefault="00183E8E" w:rsidP="00E3304D">
            <w:pPr>
              <w:jc w:val="both"/>
            </w:pPr>
          </w:p>
        </w:tc>
        <w:tc>
          <w:tcPr>
            <w:tcW w:w="5097" w:type="dxa"/>
            <w:vMerge/>
          </w:tcPr>
          <w:p w:rsidR="00183E8E" w:rsidRPr="00D67324" w:rsidRDefault="00183E8E" w:rsidP="00E3304D">
            <w:pPr>
              <w:jc w:val="both"/>
            </w:pPr>
          </w:p>
        </w:tc>
        <w:tc>
          <w:tcPr>
            <w:tcW w:w="714" w:type="dxa"/>
          </w:tcPr>
          <w:p w:rsidR="00183E8E" w:rsidRPr="00D67324" w:rsidRDefault="00183E8E" w:rsidP="00E3304D">
            <w:pPr>
              <w:jc w:val="center"/>
              <w:rPr>
                <w:b/>
              </w:rPr>
            </w:pPr>
            <w:r w:rsidRPr="00D67324">
              <w:rPr>
                <w:b/>
              </w:rPr>
              <w:t>ЛЗ</w:t>
            </w:r>
          </w:p>
        </w:tc>
        <w:tc>
          <w:tcPr>
            <w:tcW w:w="851" w:type="dxa"/>
          </w:tcPr>
          <w:p w:rsidR="00183E8E" w:rsidRPr="00D67324" w:rsidRDefault="00183E8E" w:rsidP="00E3304D">
            <w:pPr>
              <w:jc w:val="center"/>
              <w:rPr>
                <w:b/>
              </w:rPr>
            </w:pPr>
            <w:r w:rsidRPr="00D67324">
              <w:rPr>
                <w:b/>
              </w:rPr>
              <w:t>ПЗ</w:t>
            </w:r>
          </w:p>
        </w:tc>
        <w:tc>
          <w:tcPr>
            <w:tcW w:w="709" w:type="dxa"/>
          </w:tcPr>
          <w:p w:rsidR="00183E8E" w:rsidRPr="00D67324" w:rsidRDefault="00183E8E" w:rsidP="00E3304D">
            <w:pPr>
              <w:rPr>
                <w:b/>
              </w:rPr>
            </w:pPr>
            <w:r w:rsidRPr="00D67324">
              <w:rPr>
                <w:b/>
              </w:rPr>
              <w:t>ЛабЗ</w:t>
            </w:r>
          </w:p>
        </w:tc>
        <w:tc>
          <w:tcPr>
            <w:tcW w:w="1984" w:type="dxa"/>
            <w:vMerge/>
          </w:tcPr>
          <w:p w:rsidR="00183E8E" w:rsidRPr="00D67324" w:rsidRDefault="00183E8E" w:rsidP="00E3304D">
            <w:pPr>
              <w:jc w:val="both"/>
            </w:pPr>
          </w:p>
        </w:tc>
      </w:tr>
      <w:tr w:rsidR="00183E8E" w:rsidRPr="000C26B2" w:rsidTr="00E3304D">
        <w:tc>
          <w:tcPr>
            <w:tcW w:w="9786" w:type="dxa"/>
            <w:gridSpan w:val="6"/>
          </w:tcPr>
          <w:p w:rsidR="00183E8E" w:rsidRPr="000C26B2" w:rsidRDefault="00183E8E" w:rsidP="00E3304D">
            <w:pPr>
              <w:jc w:val="center"/>
              <w:rPr>
                <w:b/>
              </w:rPr>
            </w:pPr>
            <w:r w:rsidRPr="000C26B2">
              <w:rPr>
                <w:b/>
              </w:rPr>
              <w:t>1 семестр</w:t>
            </w:r>
          </w:p>
        </w:tc>
      </w:tr>
      <w:tr w:rsidR="00183E8E" w:rsidRPr="00D67324" w:rsidTr="00E3304D">
        <w:tc>
          <w:tcPr>
            <w:tcW w:w="431" w:type="dxa"/>
          </w:tcPr>
          <w:p w:rsidR="00183E8E" w:rsidRPr="00D67324" w:rsidRDefault="00183E8E" w:rsidP="00E3304D">
            <w:pPr>
              <w:pStyle w:val="ListParagraph"/>
              <w:numPr>
                <w:ilvl w:val="0"/>
                <w:numId w:val="8"/>
              </w:numPr>
              <w:ind w:left="0"/>
              <w:jc w:val="both"/>
            </w:pPr>
            <w:r w:rsidRPr="00D67324">
              <w:t>1</w:t>
            </w:r>
            <w:r>
              <w:t>.</w:t>
            </w:r>
          </w:p>
        </w:tc>
        <w:tc>
          <w:tcPr>
            <w:tcW w:w="5097" w:type="dxa"/>
          </w:tcPr>
          <w:p w:rsidR="00183E8E" w:rsidRPr="00D67324" w:rsidRDefault="00183E8E" w:rsidP="00E3304D">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ListParagraph"/>
              <w:numPr>
                <w:ilvl w:val="0"/>
                <w:numId w:val="8"/>
              </w:numPr>
              <w:ind w:left="0"/>
              <w:jc w:val="both"/>
            </w:pPr>
            <w:r w:rsidRPr="00D67324">
              <w:t>2</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ListParagraph"/>
              <w:numPr>
                <w:ilvl w:val="0"/>
                <w:numId w:val="8"/>
              </w:numPr>
              <w:ind w:left="0"/>
              <w:jc w:val="both"/>
            </w:pPr>
            <w:r w:rsidRPr="00D67324">
              <w:t>3</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ListParagraph"/>
              <w:numPr>
                <w:ilvl w:val="0"/>
                <w:numId w:val="8"/>
              </w:numPr>
              <w:ind w:left="0"/>
              <w:jc w:val="both"/>
            </w:pPr>
            <w:r w:rsidRPr="00D67324">
              <w:t>4</w:t>
            </w:r>
            <w:r>
              <w:t>.</w:t>
            </w:r>
          </w:p>
          <w:p w:rsidR="00183E8E" w:rsidRPr="00D67324" w:rsidRDefault="00183E8E" w:rsidP="00E3304D">
            <w:pPr>
              <w:pStyle w:val="ListParagraph"/>
              <w:numPr>
                <w:ilvl w:val="0"/>
                <w:numId w:val="8"/>
              </w:numPr>
              <w:ind w:left="0"/>
              <w:jc w:val="both"/>
            </w:pPr>
          </w:p>
        </w:tc>
        <w:tc>
          <w:tcPr>
            <w:tcW w:w="5097" w:type="dxa"/>
          </w:tcPr>
          <w:p w:rsidR="00183E8E" w:rsidRPr="00D3076D"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Pr="00D67324" w:rsidRDefault="00183E8E" w:rsidP="00E3304D">
            <w:pPr>
              <w:pStyle w:val="ListParagraph"/>
              <w:numPr>
                <w:ilvl w:val="0"/>
                <w:numId w:val="8"/>
              </w:numPr>
              <w:ind w:left="0"/>
              <w:jc w:val="both"/>
            </w:pPr>
            <w:r>
              <w:t>5.</w:t>
            </w:r>
          </w:p>
        </w:tc>
        <w:tc>
          <w:tcPr>
            <w:tcW w:w="5097" w:type="dxa"/>
          </w:tcPr>
          <w:p w:rsidR="00183E8E" w:rsidRPr="00D67324" w:rsidRDefault="00183E8E" w:rsidP="00E3304D">
            <w:pPr>
              <w:rPr>
                <w:bCs/>
              </w:rPr>
            </w:pPr>
            <w:r w:rsidRPr="00D3076D">
              <w:t>Методы, инструменты, типология маркетинговых исследований</w:t>
            </w:r>
            <w:r>
              <w:t>.</w:t>
            </w:r>
          </w:p>
        </w:tc>
        <w:tc>
          <w:tcPr>
            <w:tcW w:w="714" w:type="dxa"/>
          </w:tcPr>
          <w:p w:rsidR="00183E8E" w:rsidRPr="00E3304D" w:rsidRDefault="00183E8E" w:rsidP="00E3304D">
            <w:pPr>
              <w:jc w:val="center"/>
            </w:pPr>
            <w:r w:rsidRPr="00E3304D">
              <w:t>2</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Default="00183E8E" w:rsidP="00E3304D">
            <w:pPr>
              <w:pStyle w:val="ListParagraph"/>
              <w:numPr>
                <w:ilvl w:val="0"/>
                <w:numId w:val="8"/>
              </w:numPr>
              <w:ind w:left="0"/>
              <w:jc w:val="both"/>
            </w:pPr>
            <w:r>
              <w:t>6.</w:t>
            </w:r>
          </w:p>
        </w:tc>
        <w:tc>
          <w:tcPr>
            <w:tcW w:w="5097" w:type="dxa"/>
          </w:tcPr>
          <w:p w:rsidR="00183E8E" w:rsidRPr="00D3076D" w:rsidRDefault="00183E8E" w:rsidP="00E3304D">
            <w:r w:rsidRPr="00D3076D">
              <w:t>Потребительское поведение, факторы, влияющие на него</w:t>
            </w:r>
            <w:r>
              <w:t>.</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794"/>
        </w:trPr>
        <w:tc>
          <w:tcPr>
            <w:tcW w:w="431" w:type="dxa"/>
          </w:tcPr>
          <w:p w:rsidR="00183E8E" w:rsidRDefault="00183E8E" w:rsidP="00E3304D">
            <w:pPr>
              <w:pStyle w:val="ListParagraph"/>
              <w:numPr>
                <w:ilvl w:val="0"/>
                <w:numId w:val="8"/>
              </w:numPr>
              <w:ind w:left="0"/>
              <w:jc w:val="both"/>
            </w:pPr>
            <w:r>
              <w:t>7.</w:t>
            </w:r>
          </w:p>
        </w:tc>
        <w:tc>
          <w:tcPr>
            <w:tcW w:w="5097" w:type="dxa"/>
          </w:tcPr>
          <w:p w:rsidR="00183E8E" w:rsidRPr="00D3076D" w:rsidRDefault="00183E8E" w:rsidP="00E3304D">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ListParagraph"/>
              <w:numPr>
                <w:ilvl w:val="0"/>
                <w:numId w:val="8"/>
              </w:numPr>
              <w:ind w:left="0"/>
              <w:jc w:val="both"/>
            </w:pPr>
          </w:p>
        </w:tc>
        <w:tc>
          <w:tcPr>
            <w:tcW w:w="5097" w:type="dxa"/>
          </w:tcPr>
          <w:p w:rsidR="00183E8E" w:rsidRPr="00D67324" w:rsidRDefault="00183E8E" w:rsidP="00E3304D">
            <w:r w:rsidRPr="00D67324">
              <w:t>Итого в 1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42</w:t>
            </w:r>
          </w:p>
        </w:tc>
      </w:tr>
      <w:tr w:rsidR="00183E8E" w:rsidRPr="000C26B2" w:rsidTr="00E3304D">
        <w:tc>
          <w:tcPr>
            <w:tcW w:w="9786" w:type="dxa"/>
            <w:gridSpan w:val="6"/>
          </w:tcPr>
          <w:p w:rsidR="00183E8E" w:rsidRPr="000C26B2" w:rsidRDefault="00183E8E" w:rsidP="00E3304D">
            <w:pPr>
              <w:jc w:val="center"/>
              <w:rPr>
                <w:b/>
              </w:rPr>
            </w:pPr>
            <w:r w:rsidRPr="000C26B2">
              <w:rPr>
                <w:b/>
              </w:rPr>
              <w:t>2 семестр</w:t>
            </w:r>
          </w:p>
        </w:tc>
      </w:tr>
      <w:tr w:rsidR="00183E8E" w:rsidRPr="00D67324" w:rsidTr="00E3304D">
        <w:trPr>
          <w:trHeight w:val="875"/>
        </w:trPr>
        <w:tc>
          <w:tcPr>
            <w:tcW w:w="431" w:type="dxa"/>
          </w:tcPr>
          <w:p w:rsidR="00183E8E" w:rsidRPr="00D67324" w:rsidRDefault="00183E8E" w:rsidP="00E3304D">
            <w:pPr>
              <w:jc w:val="both"/>
            </w:pPr>
          </w:p>
          <w:p w:rsidR="00183E8E" w:rsidRPr="00D67324" w:rsidRDefault="00183E8E" w:rsidP="00E3304D">
            <w:pPr>
              <w:jc w:val="both"/>
            </w:pPr>
            <w:r>
              <w:t>8.</w:t>
            </w:r>
          </w:p>
          <w:p w:rsidR="00183E8E" w:rsidRPr="00D67324" w:rsidRDefault="00183E8E" w:rsidP="00E3304D">
            <w:pPr>
              <w:jc w:val="both"/>
            </w:pPr>
          </w:p>
        </w:tc>
        <w:tc>
          <w:tcPr>
            <w:tcW w:w="5097" w:type="dxa"/>
          </w:tcPr>
          <w:p w:rsidR="00183E8E" w:rsidRPr="00D67324" w:rsidRDefault="00183E8E" w:rsidP="00E3304D">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9.</w:t>
            </w:r>
          </w:p>
        </w:tc>
        <w:tc>
          <w:tcPr>
            <w:tcW w:w="5097" w:type="dxa"/>
          </w:tcPr>
          <w:p w:rsidR="00183E8E" w:rsidRDefault="00183E8E" w:rsidP="00E3304D">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E3304D">
            <w:pPr>
              <w:shd w:val="clear" w:color="auto" w:fill="FFFFFF"/>
              <w:rPr>
                <w:bCs/>
              </w:rPr>
            </w:pPr>
            <w:r>
              <w:t>Жизненный цикл товара.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10.</w:t>
            </w:r>
          </w:p>
        </w:tc>
        <w:tc>
          <w:tcPr>
            <w:tcW w:w="5097" w:type="dxa"/>
          </w:tcPr>
          <w:p w:rsidR="00183E8E" w:rsidRPr="00D67324" w:rsidRDefault="00183E8E" w:rsidP="00E3304D">
            <w:pPr>
              <w:shd w:val="clear" w:color="auto" w:fill="FFFFFF"/>
              <w:rPr>
                <w:rStyle w:val="Strong"/>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11.</w:t>
            </w:r>
          </w:p>
        </w:tc>
        <w:tc>
          <w:tcPr>
            <w:tcW w:w="5097" w:type="dxa"/>
          </w:tcPr>
          <w:p w:rsidR="00183E8E" w:rsidRPr="00DF44E6" w:rsidRDefault="00183E8E" w:rsidP="00E3304D">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12.</w:t>
            </w:r>
          </w:p>
        </w:tc>
        <w:tc>
          <w:tcPr>
            <w:tcW w:w="5097" w:type="dxa"/>
          </w:tcPr>
          <w:p w:rsidR="00183E8E" w:rsidRPr="00DF44E6" w:rsidRDefault="00183E8E" w:rsidP="00E3304D">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Default="00183E8E" w:rsidP="00E3304D">
            <w:pPr>
              <w:jc w:val="both"/>
            </w:pPr>
            <w:r>
              <w:t>13.</w:t>
            </w:r>
          </w:p>
        </w:tc>
        <w:tc>
          <w:tcPr>
            <w:tcW w:w="5097" w:type="dxa"/>
          </w:tcPr>
          <w:p w:rsidR="00183E8E" w:rsidRPr="00DF44E6" w:rsidRDefault="00183E8E" w:rsidP="00E3304D">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E3304D">
            <w:pPr>
              <w:jc w:val="center"/>
            </w:pPr>
            <w:r>
              <w:t>2</w:t>
            </w:r>
          </w:p>
        </w:tc>
        <w:tc>
          <w:tcPr>
            <w:tcW w:w="851" w:type="dxa"/>
          </w:tcPr>
          <w:p w:rsidR="00183E8E"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14.</w:t>
            </w:r>
          </w:p>
        </w:tc>
        <w:tc>
          <w:tcPr>
            <w:tcW w:w="5097" w:type="dxa"/>
          </w:tcPr>
          <w:p w:rsidR="00183E8E" w:rsidRPr="00DF44E6" w:rsidRDefault="00183E8E" w:rsidP="00E3304D">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c>
          <w:tcPr>
            <w:tcW w:w="431" w:type="dxa"/>
          </w:tcPr>
          <w:p w:rsidR="00183E8E" w:rsidRPr="00D67324" w:rsidRDefault="00183E8E" w:rsidP="00E3304D">
            <w:pPr>
              <w:pStyle w:val="ListParagraph"/>
              <w:numPr>
                <w:ilvl w:val="0"/>
                <w:numId w:val="8"/>
              </w:numPr>
              <w:ind w:left="0"/>
              <w:jc w:val="both"/>
            </w:pPr>
          </w:p>
        </w:tc>
        <w:tc>
          <w:tcPr>
            <w:tcW w:w="5097" w:type="dxa"/>
          </w:tcPr>
          <w:p w:rsidR="00183E8E" w:rsidRPr="00D67324" w:rsidRDefault="00183E8E" w:rsidP="00E3304D">
            <w:pPr>
              <w:jc w:val="both"/>
              <w:rPr>
                <w:bCs/>
              </w:rPr>
            </w:pPr>
            <w:r w:rsidRPr="00D67324">
              <w:rPr>
                <w:bCs/>
              </w:rPr>
              <w:t>Итого во 2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96</w:t>
            </w:r>
          </w:p>
        </w:tc>
      </w:tr>
      <w:tr w:rsidR="00183E8E" w:rsidRPr="00D67324" w:rsidTr="00E3304D">
        <w:tc>
          <w:tcPr>
            <w:tcW w:w="431" w:type="dxa"/>
          </w:tcPr>
          <w:p w:rsidR="00183E8E" w:rsidRPr="00D67324" w:rsidRDefault="00183E8E" w:rsidP="00E3304D">
            <w:pPr>
              <w:pStyle w:val="ListParagraph"/>
              <w:ind w:left="0"/>
              <w:jc w:val="both"/>
            </w:pPr>
          </w:p>
        </w:tc>
        <w:tc>
          <w:tcPr>
            <w:tcW w:w="5097" w:type="dxa"/>
          </w:tcPr>
          <w:p w:rsidR="00183E8E" w:rsidRPr="00D67324" w:rsidRDefault="00183E8E" w:rsidP="00E3304D">
            <w:pPr>
              <w:jc w:val="both"/>
            </w:pPr>
            <w:r w:rsidRPr="00D67324">
              <w:t xml:space="preserve">Итого </w:t>
            </w:r>
          </w:p>
        </w:tc>
        <w:tc>
          <w:tcPr>
            <w:tcW w:w="714" w:type="dxa"/>
          </w:tcPr>
          <w:p w:rsidR="00183E8E" w:rsidRPr="00D67324" w:rsidRDefault="00183E8E" w:rsidP="00E3304D">
            <w:pPr>
              <w:jc w:val="center"/>
            </w:pPr>
            <w:r>
              <w:t>20</w:t>
            </w:r>
          </w:p>
        </w:tc>
        <w:tc>
          <w:tcPr>
            <w:tcW w:w="851" w:type="dxa"/>
          </w:tcPr>
          <w:p w:rsidR="00183E8E" w:rsidRPr="00D67324" w:rsidRDefault="00183E8E" w:rsidP="00E3304D">
            <w:pPr>
              <w:jc w:val="center"/>
            </w:pPr>
            <w:r>
              <w:t>36(8*)</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138</w:t>
            </w:r>
          </w:p>
        </w:tc>
      </w:tr>
    </w:tbl>
    <w:p w:rsidR="00183E8E" w:rsidRDefault="00183E8E" w:rsidP="00E3304D">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14617F">
      <w:pPr>
        <w:pStyle w:val="ListParagraph"/>
        <w:ind w:left="1724"/>
        <w:jc w:val="both"/>
        <w:rPr>
          <w:b/>
        </w:rPr>
      </w:pPr>
    </w:p>
    <w:p w:rsidR="00183E8E" w:rsidRPr="00DC11F5" w:rsidRDefault="00183E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3E8E" w:rsidRPr="00DC11F5" w:rsidRDefault="00183E8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697"/>
      </w:tblGrid>
      <w:tr w:rsidR="00183E8E" w:rsidRPr="00DC11F5" w:rsidTr="009A4A8C">
        <w:tc>
          <w:tcPr>
            <w:tcW w:w="431" w:type="dxa"/>
          </w:tcPr>
          <w:p w:rsidR="00183E8E" w:rsidRPr="007B023B" w:rsidRDefault="00183E8E" w:rsidP="00935672">
            <w:pPr>
              <w:jc w:val="center"/>
              <w:rPr>
                <w:b/>
              </w:rPr>
            </w:pPr>
            <w:r w:rsidRPr="007B023B">
              <w:rPr>
                <w:b/>
              </w:rPr>
              <w:t>№ п/п</w:t>
            </w:r>
          </w:p>
        </w:tc>
        <w:tc>
          <w:tcPr>
            <w:tcW w:w="2551" w:type="dxa"/>
          </w:tcPr>
          <w:p w:rsidR="00183E8E" w:rsidRPr="007B023B" w:rsidRDefault="00183E8E" w:rsidP="00935672">
            <w:pPr>
              <w:jc w:val="center"/>
              <w:rPr>
                <w:b/>
              </w:rPr>
            </w:pPr>
            <w:r w:rsidRPr="007B023B">
              <w:rPr>
                <w:b/>
              </w:rPr>
              <w:t>Наименование темы (раздела) дисциплины</w:t>
            </w:r>
          </w:p>
        </w:tc>
        <w:tc>
          <w:tcPr>
            <w:tcW w:w="6697" w:type="dxa"/>
          </w:tcPr>
          <w:p w:rsidR="00183E8E" w:rsidRPr="007B023B" w:rsidRDefault="00183E8E" w:rsidP="009658B9">
            <w:pPr>
              <w:jc w:val="center"/>
              <w:rPr>
                <w:b/>
              </w:rPr>
            </w:pPr>
            <w:r w:rsidRPr="007B023B">
              <w:rPr>
                <w:b/>
              </w:rPr>
              <w:t>Содержание лекционного занятия</w:t>
            </w:r>
          </w:p>
        </w:tc>
      </w:tr>
      <w:tr w:rsidR="00183E8E" w:rsidRPr="00DC11F5" w:rsidTr="009A4A8C">
        <w:tc>
          <w:tcPr>
            <w:tcW w:w="431" w:type="dxa"/>
          </w:tcPr>
          <w:p w:rsidR="00183E8E" w:rsidRPr="007B023B" w:rsidRDefault="00183E8E" w:rsidP="009A4A8C">
            <w:r>
              <w:t>1.</w:t>
            </w:r>
          </w:p>
        </w:tc>
        <w:tc>
          <w:tcPr>
            <w:tcW w:w="2551" w:type="dxa"/>
          </w:tcPr>
          <w:p w:rsidR="00183E8E" w:rsidRPr="007B023B" w:rsidRDefault="00183E8E" w:rsidP="00942D0B">
            <w:pPr>
              <w:pStyle w:val="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697" w:type="dxa"/>
          </w:tcPr>
          <w:p w:rsidR="00183E8E" w:rsidRPr="007B023B" w:rsidRDefault="00183E8E" w:rsidP="00AC6552">
            <w:pPr>
              <w:jc w:val="both"/>
            </w:pPr>
            <w:r w:rsidRPr="00AC6552">
              <w:t>История возникновения маркетинга</w:t>
            </w:r>
            <w:r>
              <w:t>.</w:t>
            </w:r>
            <w:r w:rsidRPr="00AC6552">
              <w:t xml:space="preserve">Понятие </w:t>
            </w:r>
            <w:r>
              <w:t>и з</w:t>
            </w:r>
            <w:r w:rsidRPr="00AC6552">
              <w:t xml:space="preserve">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w:t>
            </w:r>
            <w:r>
              <w:t>Элементы комплекса маркетинга. Виды маркетинга.</w:t>
            </w:r>
          </w:p>
        </w:tc>
      </w:tr>
      <w:tr w:rsidR="00183E8E" w:rsidRPr="00DC11F5" w:rsidTr="009A4A8C">
        <w:tc>
          <w:tcPr>
            <w:tcW w:w="431" w:type="dxa"/>
          </w:tcPr>
          <w:p w:rsidR="00183E8E" w:rsidRPr="007B023B" w:rsidRDefault="00183E8E" w:rsidP="009A4A8C">
            <w:r>
              <w:t>2.</w:t>
            </w:r>
          </w:p>
        </w:tc>
        <w:tc>
          <w:tcPr>
            <w:tcW w:w="2551" w:type="dxa"/>
          </w:tcPr>
          <w:p w:rsidR="00183E8E" w:rsidRPr="007B023B" w:rsidRDefault="00183E8E" w:rsidP="00C8171F">
            <w:pPr>
              <w:jc w:val="both"/>
            </w:pPr>
            <w:r w:rsidRPr="0014617F">
              <w:t>Эволюция маркетинговых концепций</w:t>
            </w:r>
          </w:p>
        </w:tc>
        <w:tc>
          <w:tcPr>
            <w:tcW w:w="6697" w:type="dxa"/>
          </w:tcPr>
          <w:p w:rsidR="00183E8E" w:rsidRPr="007B023B" w:rsidRDefault="00183E8E"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потребителем.Характеристики и особенности концепций. Актуальные маркетинговые концепции. </w:t>
            </w:r>
            <w:r w:rsidRPr="00AC6552">
              <w:t>Этапы реализации концепции маркетинга.</w:t>
            </w:r>
          </w:p>
        </w:tc>
      </w:tr>
      <w:tr w:rsidR="00183E8E" w:rsidRPr="00DC11F5" w:rsidTr="009A4A8C">
        <w:trPr>
          <w:trHeight w:val="986"/>
        </w:trPr>
        <w:tc>
          <w:tcPr>
            <w:tcW w:w="431" w:type="dxa"/>
          </w:tcPr>
          <w:p w:rsidR="00183E8E" w:rsidRPr="007B023B" w:rsidRDefault="00183E8E" w:rsidP="00063179">
            <w:pPr>
              <w:pStyle w:val="ListParagraph"/>
              <w:numPr>
                <w:ilvl w:val="0"/>
                <w:numId w:val="9"/>
              </w:numPr>
              <w:ind w:left="0"/>
              <w:jc w:val="both"/>
            </w:pPr>
            <w:r w:rsidRPr="007B023B">
              <w:t>3</w:t>
            </w:r>
            <w:r>
              <w:t>.</w:t>
            </w:r>
          </w:p>
        </w:tc>
        <w:tc>
          <w:tcPr>
            <w:tcW w:w="2551" w:type="dxa"/>
          </w:tcPr>
          <w:p w:rsidR="00183E8E" w:rsidRDefault="00183E8E" w:rsidP="00063179">
            <w:pPr>
              <w:shd w:val="clear" w:color="auto" w:fill="FFFFFF"/>
              <w:jc w:val="both"/>
            </w:pPr>
            <w:r w:rsidRPr="0014617F">
              <w:t>Маркетинговая среда организации и факторы, влияющие на неё</w:t>
            </w:r>
            <w:r>
              <w:t>.</w:t>
            </w:r>
          </w:p>
          <w:p w:rsidR="00183E8E" w:rsidRPr="007B023B" w:rsidRDefault="00183E8E" w:rsidP="00063179">
            <w:pPr>
              <w:shd w:val="clear" w:color="auto" w:fill="FFFFFF"/>
              <w:jc w:val="both"/>
              <w:rPr>
                <w:b/>
                <w:bCs/>
                <w:i/>
              </w:rPr>
            </w:pPr>
          </w:p>
        </w:tc>
        <w:tc>
          <w:tcPr>
            <w:tcW w:w="6697" w:type="dxa"/>
          </w:tcPr>
          <w:p w:rsidR="00183E8E" w:rsidRPr="00DF44E6" w:rsidRDefault="00183E8E"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183E8E" w:rsidRPr="00DC11F5" w:rsidTr="009A4A8C">
        <w:trPr>
          <w:trHeight w:val="699"/>
        </w:trPr>
        <w:tc>
          <w:tcPr>
            <w:tcW w:w="431" w:type="dxa"/>
          </w:tcPr>
          <w:p w:rsidR="00183E8E" w:rsidRPr="007B023B" w:rsidRDefault="00183E8E" w:rsidP="00063179">
            <w:pPr>
              <w:pStyle w:val="ListParagraph"/>
              <w:numPr>
                <w:ilvl w:val="0"/>
                <w:numId w:val="9"/>
              </w:numPr>
              <w:ind w:left="0"/>
              <w:jc w:val="both"/>
            </w:pPr>
            <w:r w:rsidRPr="007B023B">
              <w:t>4</w:t>
            </w:r>
            <w:r>
              <w:t>.</w:t>
            </w:r>
          </w:p>
        </w:tc>
        <w:tc>
          <w:tcPr>
            <w:tcW w:w="2551" w:type="dxa"/>
          </w:tcPr>
          <w:p w:rsidR="00183E8E" w:rsidRPr="007B023B" w:rsidRDefault="00183E8E" w:rsidP="00063179">
            <w:pPr>
              <w:jc w:val="both"/>
            </w:pPr>
            <w:r w:rsidRPr="0014617F">
              <w:t>Маркетинговая информационная система: цели, задачи, построение в организации.</w:t>
            </w:r>
          </w:p>
        </w:tc>
        <w:tc>
          <w:tcPr>
            <w:tcW w:w="6697" w:type="dxa"/>
          </w:tcPr>
          <w:p w:rsidR="00183E8E" w:rsidRPr="00DF44E6" w:rsidRDefault="00183E8E"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r w:rsidRPr="00626EF1">
              <w:rPr>
                <w:color w:val="000000"/>
                <w:spacing w:val="2"/>
              </w:rPr>
              <w:t>Роль маркетинговой информационной системы в повышении конкурентоспособности организации.</w:t>
            </w:r>
          </w:p>
        </w:tc>
      </w:tr>
      <w:tr w:rsidR="00183E8E" w:rsidRPr="00DC11F5" w:rsidTr="009A4A8C">
        <w:tc>
          <w:tcPr>
            <w:tcW w:w="431" w:type="dxa"/>
          </w:tcPr>
          <w:p w:rsidR="00183E8E" w:rsidRPr="007B023B" w:rsidRDefault="00183E8E" w:rsidP="00F0399E">
            <w:pPr>
              <w:pStyle w:val="ListParagraph"/>
              <w:numPr>
                <w:ilvl w:val="0"/>
                <w:numId w:val="9"/>
              </w:numPr>
              <w:ind w:left="0"/>
              <w:jc w:val="both"/>
            </w:pPr>
            <w:r w:rsidRPr="007B023B">
              <w:t>5</w:t>
            </w:r>
            <w:r>
              <w:t>.</w:t>
            </w:r>
          </w:p>
        </w:tc>
        <w:tc>
          <w:tcPr>
            <w:tcW w:w="2551" w:type="dxa"/>
          </w:tcPr>
          <w:p w:rsidR="00183E8E" w:rsidRPr="007B023B" w:rsidRDefault="00183E8E" w:rsidP="00942D0B">
            <w:pPr>
              <w:jc w:val="both"/>
            </w:pPr>
            <w:r w:rsidRPr="0014617F">
              <w:t>Методы, инструменты, типология маркетинговых исследований.</w:t>
            </w:r>
          </w:p>
        </w:tc>
        <w:tc>
          <w:tcPr>
            <w:tcW w:w="6697" w:type="dxa"/>
          </w:tcPr>
          <w:p w:rsidR="00183E8E" w:rsidRPr="007B023B" w:rsidRDefault="00183E8E" w:rsidP="00CD5C33">
            <w:pPr>
              <w:pStyle w:val="NormalWeb"/>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183E8E" w:rsidRPr="00DC11F5" w:rsidTr="009A4A8C">
        <w:tc>
          <w:tcPr>
            <w:tcW w:w="431" w:type="dxa"/>
          </w:tcPr>
          <w:p w:rsidR="00183E8E" w:rsidRPr="007B023B" w:rsidRDefault="00183E8E" w:rsidP="00F0399E">
            <w:pPr>
              <w:pStyle w:val="ListParagraph"/>
              <w:numPr>
                <w:ilvl w:val="0"/>
                <w:numId w:val="9"/>
              </w:numPr>
              <w:ind w:left="0"/>
              <w:jc w:val="both"/>
            </w:pPr>
            <w:r w:rsidRPr="007B023B">
              <w:t>6</w:t>
            </w:r>
            <w:r>
              <w:t>.</w:t>
            </w:r>
          </w:p>
        </w:tc>
        <w:tc>
          <w:tcPr>
            <w:tcW w:w="2551" w:type="dxa"/>
          </w:tcPr>
          <w:p w:rsidR="00183E8E" w:rsidRPr="007B023B" w:rsidRDefault="00183E8E" w:rsidP="00CF6B2C">
            <w:pPr>
              <w:jc w:val="both"/>
            </w:pPr>
            <w:r w:rsidRPr="0014617F">
              <w:t>Потребительское поведение, факторы, влияющие на него.</w:t>
            </w:r>
          </w:p>
        </w:tc>
        <w:tc>
          <w:tcPr>
            <w:tcW w:w="6697" w:type="dxa"/>
          </w:tcPr>
          <w:p w:rsidR="00183E8E" w:rsidRPr="007B023B" w:rsidRDefault="00183E8E"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(Хокинса, Котлера). Процесс принятия решения о покупке.</w:t>
            </w:r>
            <w:r w:rsidRPr="00063179">
              <w:t xml:space="preserve"> Виды потребителей. Классификация факторов поведения </w:t>
            </w:r>
            <w:r>
              <w:t>организационныхпотребителей, особенности их поведения на рынке. Закон «О защите прав потребителей». Консюмеризм.</w:t>
            </w:r>
          </w:p>
        </w:tc>
      </w:tr>
      <w:tr w:rsidR="00183E8E" w:rsidRPr="00DC11F5" w:rsidTr="009A4A8C">
        <w:tc>
          <w:tcPr>
            <w:tcW w:w="431" w:type="dxa"/>
          </w:tcPr>
          <w:p w:rsidR="00183E8E" w:rsidRPr="007B023B" w:rsidRDefault="00183E8E" w:rsidP="00F0399E">
            <w:pPr>
              <w:pStyle w:val="ListParagraph"/>
              <w:numPr>
                <w:ilvl w:val="0"/>
                <w:numId w:val="9"/>
              </w:numPr>
              <w:ind w:left="0"/>
              <w:jc w:val="both"/>
            </w:pPr>
            <w:r w:rsidRPr="007B023B">
              <w:t>7</w:t>
            </w:r>
            <w:r>
              <w:t>.</w:t>
            </w:r>
          </w:p>
        </w:tc>
        <w:tc>
          <w:tcPr>
            <w:tcW w:w="2551" w:type="dxa"/>
          </w:tcPr>
          <w:p w:rsidR="00183E8E" w:rsidRPr="007B023B" w:rsidRDefault="00183E8E" w:rsidP="00CF6B2C">
            <w:pPr>
              <w:jc w:val="both"/>
            </w:pPr>
            <w:r w:rsidRPr="00386834">
              <w:t>Понятие рынка, виды, классификация, сегментирование рынков. Комплексное исследование рынков.</w:t>
            </w:r>
          </w:p>
        </w:tc>
        <w:tc>
          <w:tcPr>
            <w:tcW w:w="6697" w:type="dxa"/>
          </w:tcPr>
          <w:p w:rsidR="00183E8E" w:rsidRPr="007B023B" w:rsidRDefault="00183E8E" w:rsidP="00DA56A1">
            <w:pPr>
              <w:jc w:val="both"/>
            </w:pPr>
            <w:r>
              <w:t xml:space="preserve">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183E8E" w:rsidRPr="00DC11F5" w:rsidTr="009A4A8C">
        <w:tc>
          <w:tcPr>
            <w:tcW w:w="431" w:type="dxa"/>
          </w:tcPr>
          <w:p w:rsidR="00183E8E" w:rsidRPr="007B023B" w:rsidRDefault="00183E8E" w:rsidP="00F0399E">
            <w:pPr>
              <w:pStyle w:val="ListParagraph"/>
              <w:numPr>
                <w:ilvl w:val="0"/>
                <w:numId w:val="9"/>
              </w:numPr>
              <w:ind w:left="0"/>
              <w:jc w:val="both"/>
            </w:pPr>
            <w:r w:rsidRPr="007B023B">
              <w:t>8</w:t>
            </w:r>
            <w:r>
              <w:t>.</w:t>
            </w:r>
          </w:p>
        </w:tc>
        <w:tc>
          <w:tcPr>
            <w:tcW w:w="2551" w:type="dxa"/>
          </w:tcPr>
          <w:p w:rsidR="00183E8E" w:rsidRPr="007B023B" w:rsidRDefault="00183E8E" w:rsidP="00CF6B2C">
            <w:pPr>
              <w:jc w:val="both"/>
            </w:pPr>
            <w:r w:rsidRPr="00386834">
              <w:t>Понятие и характеристики конкурентоспособности организации. Методы оценки конкурентоспособности</w:t>
            </w:r>
          </w:p>
        </w:tc>
        <w:tc>
          <w:tcPr>
            <w:tcW w:w="6697" w:type="dxa"/>
          </w:tcPr>
          <w:p w:rsidR="00183E8E" w:rsidRPr="007B023B" w:rsidRDefault="00183E8E" w:rsidP="00DA56A1">
            <w:pPr>
              <w:ind w:firstLine="567"/>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183E8E" w:rsidRPr="00DC11F5" w:rsidTr="009A4A8C">
        <w:tc>
          <w:tcPr>
            <w:tcW w:w="431" w:type="dxa"/>
          </w:tcPr>
          <w:p w:rsidR="00183E8E" w:rsidRPr="007B023B" w:rsidRDefault="00183E8E" w:rsidP="00F0399E">
            <w:pPr>
              <w:pStyle w:val="ListParagraph"/>
              <w:numPr>
                <w:ilvl w:val="0"/>
                <w:numId w:val="9"/>
              </w:numPr>
              <w:ind w:left="0"/>
              <w:jc w:val="both"/>
            </w:pPr>
            <w:r w:rsidRPr="007B023B">
              <w:t>9</w:t>
            </w:r>
            <w:r>
              <w:t>.</w:t>
            </w:r>
          </w:p>
        </w:tc>
        <w:tc>
          <w:tcPr>
            <w:tcW w:w="2551" w:type="dxa"/>
          </w:tcPr>
          <w:p w:rsidR="00183E8E" w:rsidRDefault="00183E8E" w:rsidP="00386834">
            <w:r>
              <w:t>Продуктовая концепция в маркетинге. Ассортиментная политика организации.</w:t>
            </w:r>
          </w:p>
          <w:p w:rsidR="00183E8E" w:rsidRPr="007B023B" w:rsidRDefault="00183E8E" w:rsidP="00386834">
            <w:r>
              <w:t>Жизненный цикл товара.</w:t>
            </w:r>
          </w:p>
        </w:tc>
        <w:tc>
          <w:tcPr>
            <w:tcW w:w="6697" w:type="dxa"/>
          </w:tcPr>
          <w:p w:rsidR="00183E8E" w:rsidRPr="007B023B" w:rsidRDefault="00183E8E" w:rsidP="00DA56A1">
            <w:pPr>
              <w:jc w:val="both"/>
            </w:pPr>
            <w:r>
              <w:t>Продукт-товар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Жизненный цикл товара. Формирование ассортиментной политики. Основные понятия товарно-знаковой символики. Понятие, значение, функции упаковки.</w:t>
            </w:r>
          </w:p>
        </w:tc>
      </w:tr>
      <w:tr w:rsidR="00183E8E" w:rsidRPr="00DC11F5" w:rsidTr="009A4A8C">
        <w:tc>
          <w:tcPr>
            <w:tcW w:w="431" w:type="dxa"/>
          </w:tcPr>
          <w:p w:rsidR="00183E8E" w:rsidRPr="007B023B" w:rsidRDefault="00183E8E" w:rsidP="00386834">
            <w:pPr>
              <w:pStyle w:val="ListParagraph"/>
              <w:ind w:left="0"/>
              <w:jc w:val="both"/>
            </w:pPr>
            <w:r>
              <w:t>10.</w:t>
            </w:r>
          </w:p>
        </w:tc>
        <w:tc>
          <w:tcPr>
            <w:tcW w:w="2551" w:type="dxa"/>
          </w:tcPr>
          <w:p w:rsidR="00183E8E" w:rsidRPr="00D67324" w:rsidRDefault="00183E8E" w:rsidP="00A520FC">
            <w:pPr>
              <w:shd w:val="clear" w:color="auto" w:fill="FFFFFF"/>
              <w:rPr>
                <w:rStyle w:val="Strong"/>
                <w:b w:val="0"/>
              </w:rPr>
            </w:pPr>
            <w:r w:rsidRPr="00E27F62">
              <w:t>Ценообразование в маркетинге. Понятие це</w:t>
            </w:r>
            <w:r>
              <w:t>ны</w:t>
            </w:r>
            <w:r w:rsidRPr="00E27F62">
              <w:t>. Виды цен.</w:t>
            </w:r>
          </w:p>
        </w:tc>
        <w:tc>
          <w:tcPr>
            <w:tcW w:w="6697" w:type="dxa"/>
          </w:tcPr>
          <w:p w:rsidR="00183E8E" w:rsidRPr="007B023B" w:rsidRDefault="00183E8E" w:rsidP="002B74D5">
            <w:pPr>
              <w:jc w:val="both"/>
            </w:pPr>
            <w:r w:rsidRPr="00DA56A1">
              <w:t>Понятие и виды цен. Возможные цели ценообразования.</w:t>
            </w:r>
            <w:r w:rsidRPr="002B74D5">
              <w:t>Виды ценообразования.</w:t>
            </w:r>
            <w:r w:rsidRPr="00DA56A1">
              <w:t xml:space="preserve"> Методик</w:t>
            </w:r>
            <w:r>
              <w:t>и</w:t>
            </w:r>
            <w:r w:rsidRPr="00DA56A1">
              <w:t xml:space="preserve">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стратегии.</w:t>
            </w:r>
            <w:r w:rsidRPr="002B74D5">
              <w:t>Регулирование ценообразования</w:t>
            </w:r>
            <w:r>
              <w:t>.</w:t>
            </w:r>
          </w:p>
        </w:tc>
      </w:tr>
      <w:tr w:rsidR="00183E8E" w:rsidRPr="00DC11F5" w:rsidTr="009A4A8C">
        <w:tc>
          <w:tcPr>
            <w:tcW w:w="431" w:type="dxa"/>
          </w:tcPr>
          <w:p w:rsidR="00183E8E" w:rsidRPr="007B023B" w:rsidRDefault="00183E8E" w:rsidP="00386834">
            <w:pPr>
              <w:pStyle w:val="ListParagraph"/>
              <w:ind w:left="0"/>
              <w:jc w:val="both"/>
            </w:pPr>
            <w:r>
              <w:t>11.</w:t>
            </w:r>
          </w:p>
        </w:tc>
        <w:tc>
          <w:tcPr>
            <w:tcW w:w="2551" w:type="dxa"/>
          </w:tcPr>
          <w:p w:rsidR="00183E8E" w:rsidRPr="00DF44E6" w:rsidRDefault="00183E8E" w:rsidP="00386834">
            <w:pPr>
              <w:snapToGrid w:val="0"/>
              <w:rPr>
                <w:lang w:eastAsia="ar-SA"/>
              </w:rPr>
            </w:pPr>
            <w:r w:rsidRPr="00DF44E6">
              <w:rPr>
                <w:lang w:eastAsia="ar-SA"/>
              </w:rPr>
              <w:t xml:space="preserve">Система распределения товаров на рынке. </w:t>
            </w:r>
          </w:p>
        </w:tc>
        <w:tc>
          <w:tcPr>
            <w:tcW w:w="6697" w:type="dxa"/>
          </w:tcPr>
          <w:p w:rsidR="00183E8E" w:rsidRPr="007B023B" w:rsidRDefault="00183E8E" w:rsidP="00DA56A1">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Pr="00DF5A45">
              <w:t>Основные стратегии продвижения товара на рынок</w:t>
            </w:r>
            <w:r>
              <w:t>.</w:t>
            </w:r>
          </w:p>
        </w:tc>
      </w:tr>
      <w:tr w:rsidR="00183E8E" w:rsidRPr="00263881" w:rsidTr="009A4A8C">
        <w:tc>
          <w:tcPr>
            <w:tcW w:w="431" w:type="dxa"/>
          </w:tcPr>
          <w:p w:rsidR="00183E8E" w:rsidRPr="00263881" w:rsidRDefault="00183E8E" w:rsidP="00386834">
            <w:pPr>
              <w:pStyle w:val="ListParagraph"/>
              <w:ind w:left="0"/>
              <w:jc w:val="both"/>
            </w:pPr>
            <w:r w:rsidRPr="00263881">
              <w:t>12</w:t>
            </w:r>
            <w:r>
              <w:t>.</w:t>
            </w:r>
          </w:p>
        </w:tc>
        <w:tc>
          <w:tcPr>
            <w:tcW w:w="2551" w:type="dxa"/>
          </w:tcPr>
          <w:p w:rsidR="00183E8E" w:rsidRPr="00263881" w:rsidRDefault="00183E8E"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697" w:type="dxa"/>
          </w:tcPr>
          <w:p w:rsidR="00183E8E" w:rsidRPr="00263881" w:rsidRDefault="00183E8E"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183E8E" w:rsidRPr="00263881" w:rsidTr="009A4A8C">
        <w:tc>
          <w:tcPr>
            <w:tcW w:w="431" w:type="dxa"/>
          </w:tcPr>
          <w:p w:rsidR="00183E8E" w:rsidRPr="00263881" w:rsidRDefault="00183E8E" w:rsidP="00386834">
            <w:pPr>
              <w:pStyle w:val="ListParagraph"/>
              <w:ind w:left="0"/>
              <w:jc w:val="both"/>
            </w:pPr>
            <w:r w:rsidRPr="00263881">
              <w:t>13</w:t>
            </w:r>
            <w:r>
              <w:t>.</w:t>
            </w:r>
          </w:p>
        </w:tc>
        <w:tc>
          <w:tcPr>
            <w:tcW w:w="2551" w:type="dxa"/>
          </w:tcPr>
          <w:p w:rsidR="00183E8E" w:rsidRPr="00263881" w:rsidRDefault="00183E8E" w:rsidP="00386834">
            <w:pPr>
              <w:snapToGrid w:val="0"/>
              <w:rPr>
                <w:lang w:eastAsia="ar-SA"/>
              </w:rPr>
            </w:pPr>
            <w:r w:rsidRPr="00263881">
              <w:rPr>
                <w:lang w:eastAsia="ar-SA"/>
              </w:rPr>
              <w:t>Инструменты коммуникаций и их характеристики</w:t>
            </w:r>
          </w:p>
        </w:tc>
        <w:tc>
          <w:tcPr>
            <w:tcW w:w="6697" w:type="dxa"/>
          </w:tcPr>
          <w:p w:rsidR="00183E8E" w:rsidRPr="00263881" w:rsidRDefault="00183E8E"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183E8E" w:rsidRPr="00263881" w:rsidRDefault="00183E8E"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183E8E" w:rsidRPr="00263881" w:rsidRDefault="00183E8E" w:rsidP="00C43E52">
            <w:pPr>
              <w:jc w:val="both"/>
            </w:pPr>
            <w:r w:rsidRPr="00263881">
              <w:t>Работа с общественностью. Информационные средства паблисити. Функции и область применения. Принципы и цели паблисити.Имидж предприятия. Система деловой коммуникации. Мероприятия и средства паблисити. Контроль и оценка эффективности программы паблисити. Личные продажи: содержание и особенности</w:t>
            </w:r>
          </w:p>
        </w:tc>
      </w:tr>
      <w:tr w:rsidR="00183E8E" w:rsidRPr="00263881" w:rsidTr="009A4A8C">
        <w:tc>
          <w:tcPr>
            <w:tcW w:w="431" w:type="dxa"/>
          </w:tcPr>
          <w:p w:rsidR="00183E8E" w:rsidRPr="00263881" w:rsidRDefault="00183E8E" w:rsidP="00386834">
            <w:pPr>
              <w:pStyle w:val="ListParagraph"/>
              <w:ind w:left="0"/>
              <w:jc w:val="both"/>
            </w:pPr>
            <w:r w:rsidRPr="00263881">
              <w:t>14</w:t>
            </w:r>
            <w:r>
              <w:t>.</w:t>
            </w:r>
          </w:p>
        </w:tc>
        <w:tc>
          <w:tcPr>
            <w:tcW w:w="2551" w:type="dxa"/>
          </w:tcPr>
          <w:p w:rsidR="00183E8E" w:rsidRPr="00263881" w:rsidRDefault="00183E8E" w:rsidP="00DE62B2">
            <w:pPr>
              <w:snapToGrid w:val="0"/>
              <w:rPr>
                <w:lang w:eastAsia="ar-SA"/>
              </w:rPr>
            </w:pPr>
            <w:r w:rsidRPr="00263881">
              <w:rPr>
                <w:lang w:eastAsia="ar-SA"/>
              </w:rPr>
              <w:t xml:space="preserve">Управление маркетинговой деятельностью. </w:t>
            </w:r>
          </w:p>
          <w:p w:rsidR="00183E8E" w:rsidRPr="00263881" w:rsidRDefault="00183E8E" w:rsidP="00DE62B2">
            <w:pPr>
              <w:snapToGrid w:val="0"/>
              <w:rPr>
                <w:lang w:eastAsia="ar-SA"/>
              </w:rPr>
            </w:pPr>
          </w:p>
        </w:tc>
        <w:tc>
          <w:tcPr>
            <w:tcW w:w="6697" w:type="dxa"/>
          </w:tcPr>
          <w:p w:rsidR="00183E8E" w:rsidRPr="00263881" w:rsidRDefault="00183E8E" w:rsidP="00DE62B2">
            <w:pPr>
              <w:jc w:val="both"/>
            </w:pPr>
            <w:r w:rsidRPr="00263881">
              <w:t xml:space="preserve">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 Концепции управления маркетингом и возможность их применения сегодня.  </w:t>
            </w:r>
          </w:p>
        </w:tc>
      </w:tr>
    </w:tbl>
    <w:p w:rsidR="00183E8E" w:rsidRDefault="00183E8E" w:rsidP="0099483A">
      <w:pPr>
        <w:autoSpaceDE w:val="0"/>
        <w:autoSpaceDN w:val="0"/>
        <w:adjustRightInd w:val="0"/>
        <w:rPr>
          <w:b/>
        </w:rPr>
      </w:pPr>
    </w:p>
    <w:p w:rsidR="00183E8E" w:rsidRPr="00263881" w:rsidRDefault="00183E8E" w:rsidP="0099483A">
      <w:pPr>
        <w:autoSpaceDE w:val="0"/>
        <w:autoSpaceDN w:val="0"/>
        <w:adjustRightInd w:val="0"/>
        <w:rPr>
          <w:b/>
        </w:rPr>
      </w:pPr>
      <w:r w:rsidRPr="0026388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663"/>
      </w:tblGrid>
      <w:tr w:rsidR="00183E8E" w:rsidRPr="00263881" w:rsidTr="009A4A8C">
        <w:tc>
          <w:tcPr>
            <w:tcW w:w="431" w:type="dxa"/>
          </w:tcPr>
          <w:p w:rsidR="00183E8E" w:rsidRPr="00263881" w:rsidRDefault="00183E8E" w:rsidP="00A96FF5">
            <w:pPr>
              <w:jc w:val="center"/>
              <w:rPr>
                <w:b/>
              </w:rPr>
            </w:pPr>
            <w:r w:rsidRPr="00263881">
              <w:rPr>
                <w:b/>
              </w:rPr>
              <w:t>№ п/п</w:t>
            </w:r>
          </w:p>
        </w:tc>
        <w:tc>
          <w:tcPr>
            <w:tcW w:w="2551" w:type="dxa"/>
          </w:tcPr>
          <w:p w:rsidR="00183E8E" w:rsidRPr="00263881" w:rsidRDefault="00183E8E" w:rsidP="00A96FF5">
            <w:pPr>
              <w:jc w:val="center"/>
              <w:rPr>
                <w:b/>
              </w:rPr>
            </w:pPr>
            <w:r w:rsidRPr="00263881">
              <w:rPr>
                <w:b/>
              </w:rPr>
              <w:t>Наименование темы (раздела) дисциплины</w:t>
            </w:r>
          </w:p>
        </w:tc>
        <w:tc>
          <w:tcPr>
            <w:tcW w:w="6663" w:type="dxa"/>
          </w:tcPr>
          <w:p w:rsidR="00183E8E" w:rsidRPr="00263881" w:rsidRDefault="00183E8E" w:rsidP="002D0F2F">
            <w:pPr>
              <w:jc w:val="center"/>
              <w:rPr>
                <w:b/>
              </w:rPr>
            </w:pPr>
            <w:r w:rsidRPr="00263881">
              <w:rPr>
                <w:b/>
              </w:rPr>
              <w:t>Содержание практического занятия</w:t>
            </w:r>
          </w:p>
        </w:tc>
      </w:tr>
      <w:tr w:rsidR="00183E8E" w:rsidRPr="00263881" w:rsidTr="009A4A8C">
        <w:tc>
          <w:tcPr>
            <w:tcW w:w="431" w:type="dxa"/>
          </w:tcPr>
          <w:p w:rsidR="00183E8E" w:rsidRPr="00263881" w:rsidRDefault="00183E8E" w:rsidP="00386834">
            <w:pPr>
              <w:pStyle w:val="ListParagraph"/>
              <w:ind w:left="0"/>
            </w:pPr>
            <w:r w:rsidRPr="00263881">
              <w:t>1.</w:t>
            </w:r>
          </w:p>
        </w:tc>
        <w:tc>
          <w:tcPr>
            <w:tcW w:w="2551" w:type="dxa"/>
          </w:tcPr>
          <w:p w:rsidR="00183E8E" w:rsidRPr="00263881" w:rsidRDefault="00183E8E"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263881" w:rsidRDefault="00183E8E"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663" w:type="dxa"/>
          </w:tcPr>
          <w:p w:rsidR="00183E8E" w:rsidRPr="00263881" w:rsidRDefault="00183E8E" w:rsidP="003D55E3">
            <w:pPr>
              <w:pStyle w:val="BodyTextIndent"/>
              <w:spacing w:after="0"/>
              <w:ind w:left="0"/>
              <w:jc w:val="both"/>
              <w:rPr>
                <w:lang w:val="ru-RU"/>
              </w:rPr>
            </w:pPr>
            <w:r w:rsidRPr="00263881">
              <w:rPr>
                <w:lang w:val="ru-RU"/>
              </w:rPr>
              <w:t>1.Предпосылки возникновения маркетинга.</w:t>
            </w:r>
          </w:p>
          <w:p w:rsidR="00183E8E" w:rsidRPr="00263881" w:rsidRDefault="00183E8E" w:rsidP="003D55E3">
            <w:pPr>
              <w:pStyle w:val="BodyTextIndent"/>
              <w:spacing w:after="0"/>
              <w:ind w:left="0"/>
              <w:jc w:val="both"/>
              <w:rPr>
                <w:lang w:val="ru-RU"/>
              </w:rPr>
            </w:pPr>
            <w:r w:rsidRPr="00263881">
              <w:rPr>
                <w:lang w:val="ru-RU"/>
              </w:rPr>
              <w:t>2.Практическое применение концепции маркетинг-микса.</w:t>
            </w:r>
          </w:p>
          <w:p w:rsidR="00183E8E" w:rsidRPr="00263881" w:rsidRDefault="00183E8E" w:rsidP="003D55E3">
            <w:pPr>
              <w:pStyle w:val="BodyTextIndent"/>
              <w:spacing w:after="0"/>
              <w:ind w:left="0"/>
              <w:jc w:val="both"/>
              <w:rPr>
                <w:lang w:val="ru-RU"/>
              </w:rPr>
            </w:pPr>
            <w:r w:rsidRPr="00263881">
              <w:rPr>
                <w:lang w:val="ru-RU"/>
              </w:rPr>
              <w:t>3.Модификации Модели 4</w:t>
            </w:r>
            <w:r w:rsidRPr="00263881">
              <w:t>P</w:t>
            </w:r>
          </w:p>
          <w:p w:rsidR="00183E8E" w:rsidRPr="00263881" w:rsidRDefault="00183E8E" w:rsidP="003D55E3">
            <w:pPr>
              <w:pStyle w:val="BodyTextIndent"/>
              <w:spacing w:after="0"/>
              <w:ind w:left="0"/>
              <w:jc w:val="both"/>
              <w:rPr>
                <w:lang w:val="ru-RU"/>
              </w:rPr>
            </w:pPr>
            <w:r w:rsidRPr="00263881">
              <w:rPr>
                <w:lang w:val="ru-RU"/>
              </w:rPr>
              <w:t>4.Зарубежный опыт предпринимательской деятельности с использованием маркетинга</w:t>
            </w:r>
          </w:p>
        </w:tc>
      </w:tr>
      <w:tr w:rsidR="00183E8E" w:rsidRPr="00263881" w:rsidTr="009A4A8C">
        <w:tc>
          <w:tcPr>
            <w:tcW w:w="431" w:type="dxa"/>
          </w:tcPr>
          <w:p w:rsidR="00183E8E" w:rsidRPr="00263881" w:rsidRDefault="00183E8E" w:rsidP="00386834">
            <w:pPr>
              <w:pStyle w:val="ListParagraph"/>
              <w:ind w:left="0"/>
            </w:pPr>
            <w:r w:rsidRPr="00263881">
              <w:t>2.</w:t>
            </w:r>
          </w:p>
        </w:tc>
        <w:tc>
          <w:tcPr>
            <w:tcW w:w="2551" w:type="dxa"/>
          </w:tcPr>
          <w:p w:rsidR="00183E8E" w:rsidRPr="00263881" w:rsidRDefault="00183E8E" w:rsidP="00386834">
            <w:pPr>
              <w:jc w:val="both"/>
            </w:pPr>
            <w:r w:rsidRPr="00263881">
              <w:t>Эволюция маркетинговых концепций</w:t>
            </w:r>
          </w:p>
          <w:p w:rsidR="00183E8E" w:rsidRPr="00263881" w:rsidRDefault="00183E8E" w:rsidP="00386834">
            <w:pPr>
              <w:jc w:val="both"/>
            </w:pPr>
          </w:p>
        </w:tc>
        <w:tc>
          <w:tcPr>
            <w:tcW w:w="6663" w:type="dxa"/>
          </w:tcPr>
          <w:p w:rsidR="00183E8E" w:rsidRPr="00263881" w:rsidRDefault="00183E8E" w:rsidP="003D55E3">
            <w:pPr>
              <w:pStyle w:val="BodyTextIndent"/>
              <w:spacing w:after="0"/>
              <w:ind w:left="0"/>
              <w:jc w:val="both"/>
              <w:rPr>
                <w:lang w:val="ru-RU"/>
              </w:rPr>
            </w:pPr>
            <w:r w:rsidRPr="00263881">
              <w:rPr>
                <w:lang w:val="ru-RU"/>
              </w:rPr>
              <w:t xml:space="preserve">1.Эволюция концепции маркетинга. </w:t>
            </w:r>
          </w:p>
          <w:p w:rsidR="00183E8E" w:rsidRPr="00263881" w:rsidRDefault="00183E8E" w:rsidP="003D55E3">
            <w:pPr>
              <w:pStyle w:val="BodyTextIndent"/>
              <w:spacing w:after="0"/>
              <w:ind w:left="0"/>
              <w:jc w:val="both"/>
              <w:rPr>
                <w:lang w:val="ru-RU"/>
              </w:rPr>
            </w:pPr>
            <w:r w:rsidRPr="00263881">
              <w:rPr>
                <w:lang w:val="ru-RU"/>
              </w:rPr>
              <w:t xml:space="preserve">2.Социально-этичный маркетинг. </w:t>
            </w:r>
          </w:p>
          <w:p w:rsidR="00183E8E" w:rsidRPr="00263881" w:rsidRDefault="00183E8E" w:rsidP="003D55E3">
            <w:pPr>
              <w:pStyle w:val="BodyTextIndent"/>
              <w:spacing w:after="0"/>
              <w:ind w:left="0"/>
              <w:jc w:val="both"/>
              <w:rPr>
                <w:lang w:val="ru-RU"/>
              </w:rPr>
            </w:pPr>
            <w:r w:rsidRPr="00263881">
              <w:rPr>
                <w:lang w:val="ru-RU"/>
              </w:rPr>
              <w:t>3. Маркетинг взаимоотношений</w:t>
            </w:r>
          </w:p>
          <w:p w:rsidR="00183E8E" w:rsidRPr="00263881" w:rsidRDefault="00183E8E" w:rsidP="003D55E3">
            <w:pPr>
              <w:pStyle w:val="BodyTextIndent"/>
              <w:spacing w:after="0"/>
              <w:ind w:left="0"/>
              <w:jc w:val="both"/>
              <w:rPr>
                <w:lang w:val="ru-RU"/>
              </w:rPr>
            </w:pPr>
            <w:r w:rsidRPr="00263881">
              <w:rPr>
                <w:lang w:val="ru-RU"/>
              </w:rPr>
              <w:t>4.Этапы реализации концепции маркетинга.</w:t>
            </w:r>
          </w:p>
        </w:tc>
      </w:tr>
      <w:tr w:rsidR="00183E8E" w:rsidRPr="00263881" w:rsidTr="009A4A8C">
        <w:tc>
          <w:tcPr>
            <w:tcW w:w="431" w:type="dxa"/>
          </w:tcPr>
          <w:p w:rsidR="00183E8E" w:rsidRPr="00263881" w:rsidRDefault="00183E8E" w:rsidP="00386834">
            <w:pPr>
              <w:pStyle w:val="ListParagraph"/>
              <w:numPr>
                <w:ilvl w:val="0"/>
                <w:numId w:val="9"/>
              </w:numPr>
              <w:ind w:left="0"/>
              <w:jc w:val="both"/>
            </w:pPr>
            <w:r w:rsidRPr="00263881">
              <w:t>3.</w:t>
            </w:r>
          </w:p>
        </w:tc>
        <w:tc>
          <w:tcPr>
            <w:tcW w:w="2551" w:type="dxa"/>
          </w:tcPr>
          <w:p w:rsidR="00183E8E" w:rsidRPr="00263881" w:rsidRDefault="00183E8E" w:rsidP="00386834">
            <w:pPr>
              <w:shd w:val="clear" w:color="auto" w:fill="FFFFFF"/>
              <w:jc w:val="both"/>
              <w:rPr>
                <w:rStyle w:val="Strong"/>
                <w:b w:val="0"/>
                <w:bCs/>
              </w:rPr>
            </w:pPr>
            <w:r w:rsidRPr="00263881">
              <w:t>Маркетинговая среда организации и факторы, влияющие на неё</w:t>
            </w:r>
          </w:p>
          <w:p w:rsidR="00183E8E" w:rsidRPr="00263881" w:rsidRDefault="00183E8E" w:rsidP="00263881">
            <w:pPr>
              <w:shd w:val="clear" w:color="auto" w:fill="FFFFFF"/>
              <w:jc w:val="both"/>
              <w:rPr>
                <w:b/>
                <w:bCs/>
                <w:i/>
              </w:rPr>
            </w:pPr>
          </w:p>
        </w:tc>
        <w:tc>
          <w:tcPr>
            <w:tcW w:w="6663" w:type="dxa"/>
          </w:tcPr>
          <w:p w:rsidR="00183E8E" w:rsidRPr="00263881" w:rsidRDefault="00183E8E" w:rsidP="003D55E3">
            <w:pPr>
              <w:pStyle w:val="NormalWeb"/>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183E8E" w:rsidRPr="00263881" w:rsidRDefault="00183E8E" w:rsidP="003D55E3">
            <w:pPr>
              <w:pStyle w:val="NormalWeb"/>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183E8E" w:rsidRPr="00263881" w:rsidTr="009A4A8C">
        <w:trPr>
          <w:trHeight w:hRule="exact" w:val="1701"/>
        </w:trPr>
        <w:tc>
          <w:tcPr>
            <w:tcW w:w="431" w:type="dxa"/>
          </w:tcPr>
          <w:p w:rsidR="00183E8E" w:rsidRPr="00263881" w:rsidRDefault="00183E8E" w:rsidP="00386834">
            <w:pPr>
              <w:pStyle w:val="ListParagraph"/>
              <w:numPr>
                <w:ilvl w:val="0"/>
                <w:numId w:val="9"/>
              </w:numPr>
              <w:ind w:left="0"/>
              <w:jc w:val="both"/>
            </w:pPr>
            <w:r w:rsidRPr="00263881">
              <w:t>4.</w:t>
            </w:r>
          </w:p>
        </w:tc>
        <w:tc>
          <w:tcPr>
            <w:tcW w:w="2551" w:type="dxa"/>
          </w:tcPr>
          <w:p w:rsidR="00183E8E" w:rsidRPr="00263881" w:rsidRDefault="00183E8E" w:rsidP="00386834">
            <w:pPr>
              <w:jc w:val="both"/>
            </w:pPr>
            <w:r w:rsidRPr="00263881">
              <w:t>Маркетинговая информационная система: цели, задачи, построение в организации.</w:t>
            </w:r>
          </w:p>
          <w:p w:rsidR="00183E8E" w:rsidRPr="00263881" w:rsidRDefault="00183E8E" w:rsidP="00386834">
            <w:pPr>
              <w:tabs>
                <w:tab w:val="left" w:pos="592"/>
              </w:tabs>
              <w:jc w:val="both"/>
            </w:pPr>
          </w:p>
          <w:p w:rsidR="00183E8E" w:rsidRPr="00263881" w:rsidRDefault="00183E8E" w:rsidP="00386834">
            <w:pPr>
              <w:autoSpaceDE w:val="0"/>
              <w:autoSpaceDN w:val="0"/>
              <w:jc w:val="both"/>
            </w:pPr>
          </w:p>
        </w:tc>
        <w:tc>
          <w:tcPr>
            <w:tcW w:w="6663" w:type="dxa"/>
          </w:tcPr>
          <w:p w:rsidR="00183E8E" w:rsidRPr="00263881" w:rsidRDefault="00183E8E"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183E8E" w:rsidRPr="00263881" w:rsidRDefault="00183E8E" w:rsidP="003D55E3">
            <w:pPr>
              <w:jc w:val="both"/>
              <w:rPr>
                <w:bCs/>
              </w:rPr>
            </w:pPr>
            <w:r w:rsidRPr="00263881">
              <w:rPr>
                <w:bCs/>
              </w:rPr>
              <w:t>2.Роль информационных систем в процессе маркетинга промышленного предприятия, предпринимательской структуры.</w:t>
            </w:r>
          </w:p>
        </w:tc>
      </w:tr>
      <w:tr w:rsidR="00183E8E" w:rsidRPr="00263881" w:rsidTr="009A4A8C">
        <w:tc>
          <w:tcPr>
            <w:tcW w:w="431" w:type="dxa"/>
          </w:tcPr>
          <w:p w:rsidR="00183E8E" w:rsidRPr="00263881" w:rsidRDefault="00183E8E" w:rsidP="00386834">
            <w:pPr>
              <w:pStyle w:val="ListParagraph"/>
              <w:ind w:left="0"/>
              <w:jc w:val="both"/>
            </w:pPr>
            <w:r w:rsidRPr="00263881">
              <w:t>5.</w:t>
            </w:r>
          </w:p>
        </w:tc>
        <w:tc>
          <w:tcPr>
            <w:tcW w:w="2551" w:type="dxa"/>
          </w:tcPr>
          <w:p w:rsidR="00183E8E" w:rsidRPr="00263881" w:rsidRDefault="00183E8E" w:rsidP="00386834">
            <w:pPr>
              <w:jc w:val="both"/>
            </w:pPr>
            <w:r w:rsidRPr="00263881">
              <w:t>Методы, инструменты, типология маркетинговых исследований.</w:t>
            </w:r>
          </w:p>
          <w:p w:rsidR="00183E8E" w:rsidRPr="00263881" w:rsidRDefault="00183E8E" w:rsidP="00386834">
            <w:pPr>
              <w:jc w:val="both"/>
            </w:pPr>
          </w:p>
        </w:tc>
        <w:tc>
          <w:tcPr>
            <w:tcW w:w="6663" w:type="dxa"/>
          </w:tcPr>
          <w:p w:rsidR="00183E8E" w:rsidRPr="00263881" w:rsidRDefault="00183E8E" w:rsidP="00386834">
            <w:pPr>
              <w:jc w:val="both"/>
            </w:pPr>
            <w:r w:rsidRPr="00263881">
              <w:t xml:space="preserve">1.Маркетинговые исследования: сущность, основные понятия, типология, методы, процесс. </w:t>
            </w:r>
          </w:p>
          <w:p w:rsidR="00183E8E" w:rsidRPr="00263881" w:rsidRDefault="00183E8E" w:rsidP="00386834">
            <w:pPr>
              <w:jc w:val="both"/>
            </w:pPr>
            <w:r w:rsidRPr="00263881">
              <w:t xml:space="preserve">2.Этапы проведения маркетингового исследования. </w:t>
            </w:r>
          </w:p>
          <w:p w:rsidR="00183E8E" w:rsidRPr="00263881" w:rsidRDefault="00183E8E" w:rsidP="00386834">
            <w:pPr>
              <w:jc w:val="both"/>
            </w:pPr>
            <w:r w:rsidRPr="00263881">
              <w:t xml:space="preserve">3. Методы маркетинговых исследований. </w:t>
            </w:r>
          </w:p>
          <w:p w:rsidR="00183E8E" w:rsidRPr="00263881" w:rsidRDefault="00183E8E" w:rsidP="00386834">
            <w:pPr>
              <w:jc w:val="both"/>
            </w:pPr>
            <w:r w:rsidRPr="00263881">
              <w:t>4. Исследование рынка.</w:t>
            </w:r>
          </w:p>
          <w:p w:rsidR="00183E8E" w:rsidRPr="00263881" w:rsidRDefault="00183E8E" w:rsidP="00386834">
            <w:pPr>
              <w:jc w:val="both"/>
            </w:pPr>
            <w:r w:rsidRPr="00263881">
              <w:t>5. Исследование сбыта.</w:t>
            </w:r>
          </w:p>
          <w:p w:rsidR="00183E8E" w:rsidRPr="00263881" w:rsidRDefault="00183E8E" w:rsidP="00386834">
            <w:pPr>
              <w:jc w:val="both"/>
            </w:pPr>
            <w:r w:rsidRPr="00263881">
              <w:t>6.Исследование потребительских свойств товаров, ожиданий потребителей.</w:t>
            </w:r>
          </w:p>
          <w:p w:rsidR="00183E8E" w:rsidRPr="00263881" w:rsidRDefault="00183E8E" w:rsidP="00386834">
            <w:pPr>
              <w:jc w:val="both"/>
            </w:pPr>
            <w:r w:rsidRPr="00263881">
              <w:t>7. Исследование восприятия рекламы и ее эффективности.</w:t>
            </w:r>
          </w:p>
        </w:tc>
      </w:tr>
      <w:tr w:rsidR="00183E8E" w:rsidRPr="00263881" w:rsidTr="009A4A8C">
        <w:tc>
          <w:tcPr>
            <w:tcW w:w="431" w:type="dxa"/>
          </w:tcPr>
          <w:p w:rsidR="00183E8E" w:rsidRPr="00263881" w:rsidRDefault="00183E8E" w:rsidP="00386834">
            <w:pPr>
              <w:pStyle w:val="ListParagraph"/>
              <w:ind w:left="0"/>
              <w:jc w:val="both"/>
            </w:pPr>
            <w:r w:rsidRPr="00263881">
              <w:t>6.</w:t>
            </w:r>
          </w:p>
        </w:tc>
        <w:tc>
          <w:tcPr>
            <w:tcW w:w="2551" w:type="dxa"/>
          </w:tcPr>
          <w:p w:rsidR="00183E8E" w:rsidRPr="00263881" w:rsidRDefault="00183E8E" w:rsidP="00386834">
            <w:pPr>
              <w:jc w:val="both"/>
            </w:pPr>
            <w:r w:rsidRPr="00263881">
              <w:t>Потребительское поведение, факторы, влияющие на него.</w:t>
            </w:r>
          </w:p>
          <w:p w:rsidR="00183E8E" w:rsidRPr="00263881" w:rsidRDefault="00183E8E" w:rsidP="00386834">
            <w:pPr>
              <w:jc w:val="both"/>
            </w:pPr>
          </w:p>
        </w:tc>
        <w:tc>
          <w:tcPr>
            <w:tcW w:w="6663" w:type="dxa"/>
          </w:tcPr>
          <w:p w:rsidR="00183E8E" w:rsidRPr="00263881" w:rsidRDefault="00183E8E"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183E8E" w:rsidRPr="00263881" w:rsidRDefault="00183E8E"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183E8E" w:rsidRPr="00263881" w:rsidRDefault="00183E8E"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183E8E" w:rsidRPr="00263881" w:rsidRDefault="00183E8E"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183E8E" w:rsidRPr="00263881" w:rsidTr="009A4A8C">
        <w:tc>
          <w:tcPr>
            <w:tcW w:w="431" w:type="dxa"/>
          </w:tcPr>
          <w:p w:rsidR="00183E8E" w:rsidRPr="00263881" w:rsidRDefault="00183E8E" w:rsidP="00386834">
            <w:pPr>
              <w:pStyle w:val="ListParagraph"/>
              <w:ind w:left="0"/>
              <w:jc w:val="both"/>
            </w:pPr>
            <w:r w:rsidRPr="00263881">
              <w:t>7.</w:t>
            </w:r>
          </w:p>
        </w:tc>
        <w:tc>
          <w:tcPr>
            <w:tcW w:w="2551" w:type="dxa"/>
          </w:tcPr>
          <w:p w:rsidR="00183E8E" w:rsidRPr="00263881" w:rsidRDefault="00183E8E" w:rsidP="00386834">
            <w:pPr>
              <w:jc w:val="both"/>
            </w:pPr>
            <w:r w:rsidRPr="00263881">
              <w:t>Понятие рынка, виды, классификация, сегментирование рынков. Комплексное исследование рынков.</w:t>
            </w:r>
          </w:p>
          <w:p w:rsidR="00183E8E" w:rsidRPr="00263881" w:rsidRDefault="00183E8E" w:rsidP="00263881"/>
        </w:tc>
        <w:tc>
          <w:tcPr>
            <w:tcW w:w="6663" w:type="dxa"/>
          </w:tcPr>
          <w:p w:rsidR="00183E8E" w:rsidRPr="00263881" w:rsidRDefault="00183E8E" w:rsidP="00A064DD">
            <w:pPr>
              <w:shd w:val="clear" w:color="auto" w:fill="FFFFFF"/>
              <w:tabs>
                <w:tab w:val="left" w:pos="34"/>
              </w:tabs>
              <w:ind w:right="22"/>
            </w:pPr>
            <w:r w:rsidRPr="00263881">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Pr="00263881" w:rsidRDefault="00183E8E"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183E8E" w:rsidRPr="00263881" w:rsidRDefault="00183E8E"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tc>
      </w:tr>
      <w:tr w:rsidR="00183E8E" w:rsidRPr="00263881" w:rsidTr="009A4A8C">
        <w:tc>
          <w:tcPr>
            <w:tcW w:w="431" w:type="dxa"/>
          </w:tcPr>
          <w:p w:rsidR="00183E8E" w:rsidRPr="00263881" w:rsidRDefault="00183E8E" w:rsidP="00386834">
            <w:pPr>
              <w:pStyle w:val="ListParagraph"/>
              <w:ind w:left="0"/>
              <w:jc w:val="both"/>
            </w:pPr>
            <w:r w:rsidRPr="00263881">
              <w:t>8.</w:t>
            </w:r>
          </w:p>
        </w:tc>
        <w:tc>
          <w:tcPr>
            <w:tcW w:w="2551" w:type="dxa"/>
          </w:tcPr>
          <w:p w:rsidR="00183E8E" w:rsidRPr="00263881" w:rsidRDefault="00183E8E" w:rsidP="00386834">
            <w:pPr>
              <w:jc w:val="both"/>
            </w:pPr>
            <w:r w:rsidRPr="00263881">
              <w:t>Понятие и характеристики конкурентоспособности организации. Методы оценки конкурентоспособности</w:t>
            </w:r>
          </w:p>
          <w:p w:rsidR="00183E8E" w:rsidRPr="00263881" w:rsidRDefault="00183E8E" w:rsidP="00793E53">
            <w:pPr>
              <w:rPr>
                <w:color w:val="FF0000"/>
              </w:rPr>
            </w:pPr>
          </w:p>
          <w:p w:rsidR="00183E8E" w:rsidRPr="00263881" w:rsidRDefault="00183E8E" w:rsidP="00386834">
            <w:pPr>
              <w:jc w:val="both"/>
            </w:pPr>
          </w:p>
        </w:tc>
        <w:tc>
          <w:tcPr>
            <w:tcW w:w="6663" w:type="dxa"/>
          </w:tcPr>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6.Последовательность и содержание мероприятий по оценке конкурентоспособности продукции</w:t>
            </w:r>
          </w:p>
        </w:tc>
      </w:tr>
      <w:tr w:rsidR="00183E8E" w:rsidRPr="002D0F2F" w:rsidTr="009A4A8C">
        <w:tc>
          <w:tcPr>
            <w:tcW w:w="431" w:type="dxa"/>
          </w:tcPr>
          <w:p w:rsidR="00183E8E" w:rsidRDefault="00183E8E" w:rsidP="00386834">
            <w:pPr>
              <w:pStyle w:val="ListParagraph"/>
              <w:ind w:left="0"/>
              <w:jc w:val="both"/>
            </w:pPr>
            <w:r>
              <w:t>9.</w:t>
            </w:r>
          </w:p>
        </w:tc>
        <w:tc>
          <w:tcPr>
            <w:tcW w:w="2551" w:type="dxa"/>
          </w:tcPr>
          <w:p w:rsidR="00183E8E" w:rsidRPr="00A4693D" w:rsidRDefault="00183E8E" w:rsidP="00A4693D">
            <w:r w:rsidRPr="00A4693D">
              <w:t>Продуктовая концепция в маркетинге. Ассортиментная политика организации.</w:t>
            </w:r>
          </w:p>
          <w:p w:rsidR="00183E8E" w:rsidRDefault="00183E8E" w:rsidP="00A4693D">
            <w:r w:rsidRPr="00A4693D">
              <w:t>Жизненный цикл товара.</w:t>
            </w:r>
          </w:p>
          <w:p w:rsidR="00183E8E" w:rsidRPr="00A4693D" w:rsidRDefault="00183E8E" w:rsidP="00263881"/>
        </w:tc>
        <w:tc>
          <w:tcPr>
            <w:tcW w:w="6663" w:type="dxa"/>
          </w:tcPr>
          <w:p w:rsidR="00183E8E" w:rsidRDefault="00183E8E" w:rsidP="002A5E9C">
            <w:pPr>
              <w:pStyle w:val="BodyText2"/>
              <w:spacing w:after="0" w:line="240" w:lineRule="auto"/>
              <w:jc w:val="both"/>
            </w:pPr>
            <w:r>
              <w:t>1.Цель, задачи товарной политики</w:t>
            </w:r>
          </w:p>
          <w:p w:rsidR="00183E8E" w:rsidRDefault="00183E8E" w:rsidP="002A5E9C">
            <w:pPr>
              <w:pStyle w:val="BodyText2"/>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183E8E" w:rsidRDefault="00183E8E" w:rsidP="009D4364">
            <w:pPr>
              <w:pStyle w:val="BodyText2"/>
              <w:spacing w:after="0" w:line="240" w:lineRule="auto"/>
              <w:jc w:val="both"/>
            </w:pPr>
            <w:r>
              <w:t>3. Ассортиментная политика и а</w:t>
            </w:r>
            <w:r w:rsidRPr="009D4364">
              <w:t xml:space="preserve">ссортиментные стратегии </w:t>
            </w:r>
            <w:r>
              <w:t>организации (у</w:t>
            </w:r>
            <w:r w:rsidRPr="0031052B">
              <w:t>зкая товарная специализация</w:t>
            </w:r>
            <w:r>
              <w:t>,т</w:t>
            </w:r>
            <w:r w:rsidRPr="009D4364">
              <w:t>оварная диверсификация</w:t>
            </w:r>
            <w:r>
              <w:t>, товарная вертикальная интеграция, товарная</w:t>
            </w:r>
            <w:r w:rsidRPr="009D4364">
              <w:t xml:space="preserve"> дифференциация</w:t>
            </w:r>
            <w:r>
              <w:t>)</w:t>
            </w:r>
          </w:p>
          <w:p w:rsidR="00183E8E" w:rsidRPr="00C06B3E" w:rsidRDefault="00183E8E" w:rsidP="0031052B">
            <w:pPr>
              <w:pStyle w:val="BodyText2"/>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183E8E" w:rsidRPr="002D0F2F" w:rsidTr="009A4A8C">
        <w:tc>
          <w:tcPr>
            <w:tcW w:w="431" w:type="dxa"/>
          </w:tcPr>
          <w:p w:rsidR="00183E8E" w:rsidRDefault="00183E8E" w:rsidP="00386834">
            <w:pPr>
              <w:pStyle w:val="ListParagraph"/>
              <w:ind w:left="0"/>
              <w:jc w:val="both"/>
            </w:pPr>
            <w:r>
              <w:t>10</w:t>
            </w:r>
          </w:p>
        </w:tc>
        <w:tc>
          <w:tcPr>
            <w:tcW w:w="2551" w:type="dxa"/>
          </w:tcPr>
          <w:p w:rsidR="00183E8E" w:rsidRDefault="00183E8E" w:rsidP="00386834">
            <w:pPr>
              <w:shd w:val="clear" w:color="auto" w:fill="FFFFFF"/>
            </w:pPr>
            <w:r w:rsidRPr="00E27F62">
              <w:t>Ценообразование в маркетинге. Понятие це</w:t>
            </w:r>
            <w:r>
              <w:t>ны</w:t>
            </w:r>
            <w:r w:rsidRPr="00E27F62">
              <w:t>. Виды цен.</w:t>
            </w:r>
          </w:p>
          <w:p w:rsidR="00183E8E" w:rsidRPr="00D67324" w:rsidRDefault="00183E8E" w:rsidP="00263881">
            <w:pPr>
              <w:rPr>
                <w:rStyle w:val="Strong"/>
                <w:b w:val="0"/>
              </w:rPr>
            </w:pPr>
          </w:p>
        </w:tc>
        <w:tc>
          <w:tcPr>
            <w:tcW w:w="6663" w:type="dxa"/>
          </w:tcPr>
          <w:p w:rsidR="00183E8E" w:rsidRDefault="00183E8E" w:rsidP="0031052B">
            <w:pPr>
              <w:widowControl w:val="0"/>
              <w:autoSpaceDE w:val="0"/>
              <w:autoSpaceDN w:val="0"/>
              <w:adjustRightInd w:val="0"/>
              <w:jc w:val="both"/>
            </w:pPr>
            <w:r>
              <w:t>1.Ценовые стратегии</w:t>
            </w:r>
          </w:p>
          <w:p w:rsidR="00183E8E" w:rsidRDefault="00183E8E"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183E8E" w:rsidRDefault="00183E8E" w:rsidP="002B74D5">
            <w:pPr>
              <w:widowControl w:val="0"/>
              <w:autoSpaceDE w:val="0"/>
              <w:autoSpaceDN w:val="0"/>
              <w:adjustRightInd w:val="0"/>
              <w:jc w:val="both"/>
            </w:pPr>
            <w:r>
              <w:t>3.Эластичность спроса по цене.</w:t>
            </w:r>
          </w:p>
        </w:tc>
      </w:tr>
      <w:tr w:rsidR="00183E8E" w:rsidRPr="002D0F2F" w:rsidTr="009A4A8C">
        <w:tc>
          <w:tcPr>
            <w:tcW w:w="431" w:type="dxa"/>
          </w:tcPr>
          <w:p w:rsidR="00183E8E" w:rsidRDefault="00183E8E" w:rsidP="00386834">
            <w:pPr>
              <w:pStyle w:val="ListParagraph"/>
              <w:ind w:left="0"/>
              <w:jc w:val="both"/>
            </w:pPr>
            <w:r>
              <w:t>11</w:t>
            </w:r>
          </w:p>
        </w:tc>
        <w:tc>
          <w:tcPr>
            <w:tcW w:w="2551" w:type="dxa"/>
          </w:tcPr>
          <w:p w:rsidR="00183E8E" w:rsidRDefault="00183E8E" w:rsidP="00386834">
            <w:pPr>
              <w:snapToGrid w:val="0"/>
              <w:rPr>
                <w:lang w:eastAsia="ar-SA"/>
              </w:rPr>
            </w:pPr>
            <w:r w:rsidRPr="00DF44E6">
              <w:rPr>
                <w:lang w:eastAsia="ar-SA"/>
              </w:rPr>
              <w:t xml:space="preserve">Система распределения товаров на рынке. </w:t>
            </w:r>
          </w:p>
          <w:p w:rsidR="00183E8E" w:rsidRPr="00DF44E6" w:rsidRDefault="00183E8E" w:rsidP="00386834">
            <w:pPr>
              <w:snapToGrid w:val="0"/>
              <w:rPr>
                <w:lang w:eastAsia="ar-SA"/>
              </w:rPr>
            </w:pPr>
          </w:p>
        </w:tc>
        <w:tc>
          <w:tcPr>
            <w:tcW w:w="6663" w:type="dxa"/>
          </w:tcPr>
          <w:p w:rsidR="00183E8E" w:rsidRDefault="00183E8E" w:rsidP="002B74D5">
            <w:pPr>
              <w:jc w:val="both"/>
            </w:pPr>
            <w:r>
              <w:t>1.Типы каналов распределения товаров на рынке.</w:t>
            </w:r>
          </w:p>
          <w:p w:rsidR="00183E8E" w:rsidRDefault="00183E8E" w:rsidP="002B74D5">
            <w:pPr>
              <w:jc w:val="both"/>
            </w:pPr>
            <w:r>
              <w:t xml:space="preserve">2. </w:t>
            </w:r>
            <w:r w:rsidRPr="002B74D5">
              <w:t>Меры по обеспечению сотрудничества внутри каналов распределения</w:t>
            </w:r>
            <w:r>
              <w:t>.</w:t>
            </w:r>
          </w:p>
          <w:p w:rsidR="00183E8E" w:rsidRDefault="00183E8E" w:rsidP="002B74D5">
            <w:pPr>
              <w:jc w:val="both"/>
            </w:pPr>
            <w:r>
              <w:t xml:space="preserve">3.Виды </w:t>
            </w:r>
            <w:r w:rsidRPr="002B74D5">
              <w:t>стратегий коммуникации в канале</w:t>
            </w:r>
            <w:r>
              <w:t>.</w:t>
            </w:r>
          </w:p>
          <w:p w:rsidR="00183E8E" w:rsidRDefault="00183E8E" w:rsidP="00582778">
            <w:pPr>
              <w:jc w:val="both"/>
            </w:pPr>
            <w:r>
              <w:t xml:space="preserve">4. Выбор </w:t>
            </w:r>
            <w:r w:rsidRPr="00582778">
              <w:t>торговых посредников</w:t>
            </w:r>
            <w:r>
              <w:t>.</w:t>
            </w:r>
          </w:p>
        </w:tc>
      </w:tr>
      <w:tr w:rsidR="00183E8E" w:rsidRPr="002D0F2F" w:rsidTr="009A4A8C">
        <w:tc>
          <w:tcPr>
            <w:tcW w:w="431" w:type="dxa"/>
          </w:tcPr>
          <w:p w:rsidR="00183E8E" w:rsidRDefault="00183E8E" w:rsidP="00386834">
            <w:pPr>
              <w:pStyle w:val="ListParagraph"/>
              <w:ind w:left="0"/>
              <w:jc w:val="both"/>
            </w:pPr>
            <w:r>
              <w:t>12</w:t>
            </w:r>
          </w:p>
        </w:tc>
        <w:tc>
          <w:tcPr>
            <w:tcW w:w="2551" w:type="dxa"/>
          </w:tcPr>
          <w:p w:rsidR="00183E8E" w:rsidRDefault="00183E8E" w:rsidP="00386834">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793E53">
            <w:pPr>
              <w:rPr>
                <w:lang w:eastAsia="ar-SA"/>
              </w:rPr>
            </w:pPr>
          </w:p>
        </w:tc>
        <w:tc>
          <w:tcPr>
            <w:tcW w:w="6663" w:type="dxa"/>
          </w:tcPr>
          <w:p w:rsidR="00183E8E" w:rsidRDefault="00183E8E" w:rsidP="00582778">
            <w:pPr>
              <w:jc w:val="both"/>
            </w:pPr>
            <w:r>
              <w:t>1.Процесс маркетинговых коммуникаций.</w:t>
            </w:r>
          </w:p>
          <w:p w:rsidR="00183E8E" w:rsidRDefault="00183E8E" w:rsidP="00582778">
            <w:pPr>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A07CC1">
            <w:pPr>
              <w:jc w:val="both"/>
            </w:pPr>
            <w:r>
              <w:t>3. К</w:t>
            </w:r>
            <w:r w:rsidRPr="00A07CC1">
              <w:t xml:space="preserve">оммуникационный </w:t>
            </w:r>
            <w:r>
              <w:t xml:space="preserve">маркетинговый </w:t>
            </w:r>
            <w:r w:rsidRPr="00A07CC1">
              <w:t>комплекс</w:t>
            </w:r>
            <w:r>
              <w:t>.</w:t>
            </w:r>
          </w:p>
          <w:p w:rsidR="00183E8E" w:rsidRDefault="00183E8E" w:rsidP="00F5281F">
            <w:pPr>
              <w:jc w:val="both"/>
            </w:pPr>
            <w:r>
              <w:t>4. Концепция воронки.</w:t>
            </w:r>
          </w:p>
          <w:p w:rsidR="00183E8E" w:rsidRDefault="00183E8E" w:rsidP="00B3594A">
            <w:pPr>
              <w:jc w:val="both"/>
            </w:pPr>
            <w:r>
              <w:t>5.К</w:t>
            </w:r>
            <w:r w:rsidRPr="00F5281F">
              <w:t>онцепция CJM (Customer Journey Map — карта пут</w:t>
            </w:r>
            <w:r>
              <w:t>и</w:t>
            </w:r>
            <w:r w:rsidRPr="00F5281F">
              <w:t xml:space="preserve"> потребителя</w:t>
            </w:r>
            <w:r>
              <w:t>)</w:t>
            </w:r>
          </w:p>
        </w:tc>
      </w:tr>
      <w:tr w:rsidR="00183E8E" w:rsidRPr="002D0F2F" w:rsidTr="009A4A8C">
        <w:tc>
          <w:tcPr>
            <w:tcW w:w="431" w:type="dxa"/>
          </w:tcPr>
          <w:p w:rsidR="00183E8E" w:rsidRDefault="00183E8E" w:rsidP="00386834">
            <w:pPr>
              <w:pStyle w:val="ListParagraph"/>
              <w:ind w:left="0"/>
              <w:jc w:val="both"/>
            </w:pPr>
            <w:r>
              <w:t>13</w:t>
            </w:r>
          </w:p>
        </w:tc>
        <w:tc>
          <w:tcPr>
            <w:tcW w:w="2551" w:type="dxa"/>
          </w:tcPr>
          <w:p w:rsidR="00183E8E" w:rsidRDefault="00183E8E" w:rsidP="00386834">
            <w:pPr>
              <w:snapToGrid w:val="0"/>
              <w:rPr>
                <w:lang w:eastAsia="ar-SA"/>
              </w:rPr>
            </w:pPr>
            <w:r w:rsidRPr="00FE6990">
              <w:rPr>
                <w:lang w:eastAsia="ar-SA"/>
              </w:rPr>
              <w:t>Инструменты коммуникаций и их характеристики</w:t>
            </w:r>
          </w:p>
          <w:p w:rsidR="00183E8E" w:rsidRPr="00DF44E6" w:rsidRDefault="00183E8E" w:rsidP="00263881">
            <w:pPr>
              <w:rPr>
                <w:lang w:eastAsia="ar-SA"/>
              </w:rPr>
            </w:pPr>
          </w:p>
        </w:tc>
        <w:tc>
          <w:tcPr>
            <w:tcW w:w="6663" w:type="dxa"/>
          </w:tcPr>
          <w:p w:rsidR="00183E8E" w:rsidRDefault="00183E8E"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183E8E" w:rsidRDefault="00183E8E" w:rsidP="00A07CC1">
            <w:pPr>
              <w:widowControl w:val="0"/>
              <w:autoSpaceDE w:val="0"/>
              <w:autoSpaceDN w:val="0"/>
              <w:adjustRightInd w:val="0"/>
              <w:jc w:val="both"/>
            </w:pPr>
            <w:r>
              <w:t>2.Особенности маркетинговых коммуникаций (реклама;</w:t>
            </w:r>
          </w:p>
          <w:p w:rsidR="00183E8E" w:rsidRPr="00F5281F" w:rsidRDefault="00183E8E" w:rsidP="00F5281F">
            <w:r>
              <w:t>PR или связи с общественностью, стимулирование сбыта, директ-маркетинг, п</w:t>
            </w:r>
            <w:r w:rsidRPr="00F5281F">
              <w:t>рограммы лояльности</w:t>
            </w:r>
            <w:r>
              <w:t>, брендинг, прямой маркетинг)</w:t>
            </w:r>
          </w:p>
          <w:p w:rsidR="00183E8E" w:rsidRDefault="00183E8E" w:rsidP="00A07CC1">
            <w:pPr>
              <w:widowControl w:val="0"/>
              <w:autoSpaceDE w:val="0"/>
              <w:autoSpaceDN w:val="0"/>
              <w:adjustRightInd w:val="0"/>
              <w:jc w:val="both"/>
            </w:pPr>
            <w:r>
              <w:t xml:space="preserve">3. </w:t>
            </w:r>
            <w:r w:rsidRPr="00A07CC1">
              <w:t>Эффективность маркетинговых коммуникаций</w:t>
            </w:r>
          </w:p>
        </w:tc>
      </w:tr>
      <w:tr w:rsidR="00183E8E" w:rsidRPr="002D0F2F" w:rsidTr="009A4A8C">
        <w:tc>
          <w:tcPr>
            <w:tcW w:w="431" w:type="dxa"/>
          </w:tcPr>
          <w:p w:rsidR="00183E8E" w:rsidRDefault="00183E8E" w:rsidP="00386834">
            <w:pPr>
              <w:pStyle w:val="ListParagraph"/>
              <w:ind w:left="0"/>
              <w:jc w:val="both"/>
            </w:pPr>
            <w:r>
              <w:t>14</w:t>
            </w:r>
          </w:p>
        </w:tc>
        <w:tc>
          <w:tcPr>
            <w:tcW w:w="2551" w:type="dxa"/>
          </w:tcPr>
          <w:p w:rsidR="00183E8E" w:rsidRPr="00DF44E6" w:rsidRDefault="00183E8E" w:rsidP="00263881">
            <w:pPr>
              <w:snapToGrid w:val="0"/>
              <w:rPr>
                <w:lang w:eastAsia="ar-SA"/>
              </w:rPr>
            </w:pPr>
            <w:r w:rsidRPr="00760125">
              <w:rPr>
                <w:lang w:eastAsia="ar-SA"/>
              </w:rPr>
              <w:t xml:space="preserve">Управление маркетинговой деятельностью. </w:t>
            </w:r>
          </w:p>
        </w:tc>
        <w:tc>
          <w:tcPr>
            <w:tcW w:w="6663" w:type="dxa"/>
          </w:tcPr>
          <w:p w:rsidR="00183E8E" w:rsidRDefault="00183E8E"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183E8E" w:rsidRDefault="00183E8E"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183E8E" w:rsidRDefault="00183E8E" w:rsidP="00F5281F">
            <w:pPr>
              <w:widowControl w:val="0"/>
              <w:autoSpaceDE w:val="0"/>
              <w:autoSpaceDN w:val="0"/>
              <w:adjustRightInd w:val="0"/>
              <w:jc w:val="both"/>
            </w:pPr>
            <w:r>
              <w:rPr>
                <w:lang w:eastAsia="ar-SA"/>
              </w:rPr>
              <w:t>3. Управление лояльностью потребителей.</w:t>
            </w:r>
          </w:p>
        </w:tc>
      </w:tr>
    </w:tbl>
    <w:p w:rsidR="00183E8E" w:rsidRPr="00DC11F5" w:rsidRDefault="00183E8E" w:rsidP="00D00133">
      <w:pPr>
        <w:autoSpaceDE w:val="0"/>
        <w:autoSpaceDN w:val="0"/>
        <w:adjustRightInd w:val="0"/>
        <w:jc w:val="both"/>
        <w:rPr>
          <w:b/>
          <w:bCs/>
          <w:i/>
          <w:iCs/>
        </w:rPr>
      </w:pPr>
    </w:p>
    <w:p w:rsidR="00183E8E" w:rsidRPr="00DC11F5" w:rsidRDefault="00183E8E" w:rsidP="004E5484">
      <w:pPr>
        <w:autoSpaceDE w:val="0"/>
        <w:autoSpaceDN w:val="0"/>
        <w:adjustRightInd w:val="0"/>
        <w:rPr>
          <w:b/>
        </w:rPr>
      </w:pPr>
      <w:r w:rsidRPr="000C26B2">
        <w:rPr>
          <w:b/>
        </w:rPr>
        <w:t>4.2.3. Содержание самостоятельной работы</w:t>
      </w:r>
    </w:p>
    <w:p w:rsidR="00183E8E" w:rsidRPr="004E5484" w:rsidRDefault="00183E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663"/>
      </w:tblGrid>
      <w:tr w:rsidR="00183E8E" w:rsidRPr="002D0F2F" w:rsidTr="009A4A8C">
        <w:tc>
          <w:tcPr>
            <w:tcW w:w="431" w:type="dxa"/>
          </w:tcPr>
          <w:p w:rsidR="00183E8E" w:rsidRPr="002D0F2F" w:rsidRDefault="00183E8E" w:rsidP="0001303E">
            <w:pPr>
              <w:jc w:val="center"/>
              <w:rPr>
                <w:b/>
              </w:rPr>
            </w:pPr>
            <w:r w:rsidRPr="002D0F2F">
              <w:rPr>
                <w:b/>
              </w:rPr>
              <w:t>№ п/п</w:t>
            </w:r>
          </w:p>
        </w:tc>
        <w:tc>
          <w:tcPr>
            <w:tcW w:w="2551" w:type="dxa"/>
          </w:tcPr>
          <w:p w:rsidR="00183E8E" w:rsidRPr="002D0F2F" w:rsidRDefault="00183E8E" w:rsidP="0001303E">
            <w:pPr>
              <w:jc w:val="center"/>
              <w:rPr>
                <w:b/>
              </w:rPr>
            </w:pPr>
            <w:r w:rsidRPr="002D0F2F">
              <w:rPr>
                <w:b/>
              </w:rPr>
              <w:t>Наименование темы (раздела) дисциплины</w:t>
            </w:r>
          </w:p>
        </w:tc>
        <w:tc>
          <w:tcPr>
            <w:tcW w:w="6663" w:type="dxa"/>
          </w:tcPr>
          <w:p w:rsidR="00183E8E" w:rsidRPr="002D0F2F" w:rsidRDefault="00183E8E" w:rsidP="0001303E">
            <w:pPr>
              <w:jc w:val="center"/>
              <w:rPr>
                <w:b/>
              </w:rPr>
            </w:pPr>
            <w:r>
              <w:rPr>
                <w:b/>
              </w:rPr>
              <w:t>Формы и тематика самостоятельной работы</w:t>
            </w:r>
          </w:p>
        </w:tc>
      </w:tr>
      <w:tr w:rsidR="00183E8E" w:rsidRPr="00D862BD" w:rsidTr="009A4A8C">
        <w:tc>
          <w:tcPr>
            <w:tcW w:w="431" w:type="dxa"/>
          </w:tcPr>
          <w:p w:rsidR="00183E8E" w:rsidRPr="002D0F2F" w:rsidRDefault="00183E8E" w:rsidP="000C26B2">
            <w:pPr>
              <w:pStyle w:val="ListParagraph"/>
              <w:ind w:left="0"/>
            </w:pPr>
            <w:r>
              <w:t>1.</w:t>
            </w:r>
          </w:p>
        </w:tc>
        <w:tc>
          <w:tcPr>
            <w:tcW w:w="2551" w:type="dxa"/>
          </w:tcPr>
          <w:p w:rsidR="00183E8E" w:rsidRDefault="00183E8E"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7B023B" w:rsidRDefault="00183E8E" w:rsidP="000C26B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663" w:type="dxa"/>
          </w:tcPr>
          <w:p w:rsidR="00183E8E" w:rsidRPr="00793E53" w:rsidRDefault="00183E8E" w:rsidP="000C26B2">
            <w:pPr>
              <w:shd w:val="clear" w:color="auto" w:fill="FFFFFF"/>
              <w:jc w:val="both"/>
              <w:rPr>
                <w:highlight w:val="yellow"/>
              </w:rPr>
            </w:pPr>
            <w:r w:rsidRPr="00793E53">
              <w:t>Виды маркетинга.</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A4693D">
            <w:pPr>
              <w:shd w:val="clear" w:color="auto" w:fill="FFFFFF"/>
              <w:jc w:val="both"/>
            </w:pPr>
            <w:r w:rsidRPr="00793E53">
              <w:t>Подготовка эссе на тему «Создает ли маркетинг искусственные потребности».</w:t>
            </w:r>
          </w:p>
          <w:p w:rsidR="00183E8E" w:rsidRPr="00793E53" w:rsidRDefault="00183E8E" w:rsidP="001E05F9">
            <w:pPr>
              <w:shd w:val="clear" w:color="auto" w:fill="FFFFFF"/>
              <w:jc w:val="both"/>
            </w:pPr>
            <w:r w:rsidRPr="00793E53">
              <w:t>Информационный проект: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Pr="00793E53" w:rsidRDefault="00183E8E" w:rsidP="00A4693D">
            <w:pPr>
              <w:shd w:val="clear" w:color="auto" w:fill="FFFFFF"/>
              <w:jc w:val="both"/>
              <w:rPr>
                <w:highlight w:val="yellow"/>
              </w:rPr>
            </w:pPr>
          </w:p>
        </w:tc>
      </w:tr>
      <w:tr w:rsidR="00183E8E" w:rsidRPr="000B2E6F" w:rsidTr="009A4A8C">
        <w:tc>
          <w:tcPr>
            <w:tcW w:w="431" w:type="dxa"/>
          </w:tcPr>
          <w:p w:rsidR="00183E8E" w:rsidRDefault="00183E8E" w:rsidP="000C26B2">
            <w:pPr>
              <w:pStyle w:val="ListParagraph"/>
              <w:ind w:left="0"/>
            </w:pPr>
            <w:r>
              <w:t>2.</w:t>
            </w:r>
          </w:p>
        </w:tc>
        <w:tc>
          <w:tcPr>
            <w:tcW w:w="2551" w:type="dxa"/>
          </w:tcPr>
          <w:p w:rsidR="00183E8E" w:rsidRPr="007B023B" w:rsidRDefault="00183E8E" w:rsidP="000C26B2">
            <w:pPr>
              <w:jc w:val="both"/>
            </w:pPr>
            <w:r w:rsidRPr="0014617F">
              <w:t>Эволюция маркетинговых концепций</w:t>
            </w:r>
          </w:p>
        </w:tc>
        <w:tc>
          <w:tcPr>
            <w:tcW w:w="6663" w:type="dxa"/>
          </w:tcPr>
          <w:p w:rsidR="00183E8E" w:rsidRPr="00793E53" w:rsidRDefault="00183E8E" w:rsidP="000C26B2">
            <w:pPr>
              <w:shd w:val="clear" w:color="auto" w:fill="FFFFFF"/>
              <w:jc w:val="both"/>
            </w:pPr>
            <w:r w:rsidRPr="00793E53">
              <w:t xml:space="preserve">Актуальные маркетинговые концепции.  </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183E8E" w:rsidRPr="000B2E6F" w:rsidTr="009A4A8C">
        <w:tc>
          <w:tcPr>
            <w:tcW w:w="431" w:type="dxa"/>
          </w:tcPr>
          <w:p w:rsidR="00183E8E" w:rsidRPr="002D0F2F" w:rsidRDefault="00183E8E" w:rsidP="000C26B2">
            <w:pPr>
              <w:pStyle w:val="ListParagraph"/>
              <w:ind w:left="0"/>
              <w:jc w:val="both"/>
            </w:pPr>
            <w:r>
              <w:t>3.</w:t>
            </w:r>
          </w:p>
        </w:tc>
        <w:tc>
          <w:tcPr>
            <w:tcW w:w="2551" w:type="dxa"/>
          </w:tcPr>
          <w:p w:rsidR="00183E8E" w:rsidRPr="007B023B" w:rsidRDefault="00183E8E" w:rsidP="000C26B2">
            <w:pPr>
              <w:shd w:val="clear" w:color="auto" w:fill="FFFFFF"/>
              <w:jc w:val="both"/>
              <w:rPr>
                <w:rStyle w:val="Strong"/>
                <w:b w:val="0"/>
                <w:bCs/>
              </w:rPr>
            </w:pPr>
            <w:r w:rsidRPr="0014617F">
              <w:t>Маркетинговая среда организации и факторы, влияющие на неё</w:t>
            </w:r>
          </w:p>
          <w:p w:rsidR="00183E8E" w:rsidRPr="007B023B" w:rsidRDefault="00183E8E" w:rsidP="000C26B2">
            <w:pPr>
              <w:shd w:val="clear" w:color="auto" w:fill="FFFFFF"/>
              <w:jc w:val="both"/>
              <w:rPr>
                <w:rStyle w:val="Strong"/>
                <w:b w:val="0"/>
                <w:bCs/>
              </w:rPr>
            </w:pPr>
          </w:p>
          <w:p w:rsidR="00183E8E" w:rsidRPr="007B023B" w:rsidRDefault="00183E8E" w:rsidP="000C26B2">
            <w:pPr>
              <w:shd w:val="clear" w:color="auto" w:fill="FFFFFF"/>
              <w:jc w:val="both"/>
              <w:rPr>
                <w:b/>
                <w:bCs/>
                <w:i/>
              </w:rPr>
            </w:pPr>
          </w:p>
        </w:tc>
        <w:tc>
          <w:tcPr>
            <w:tcW w:w="6663" w:type="dxa"/>
          </w:tcPr>
          <w:p w:rsidR="00183E8E" w:rsidRPr="00793E53" w:rsidRDefault="00183E8E"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626EF1">
            <w:pPr>
              <w:shd w:val="clear" w:color="auto" w:fill="FFFFFF"/>
              <w:jc w:val="both"/>
            </w:pPr>
            <w:r w:rsidRPr="00793E53">
              <w:t>Подготовка презентаций</w:t>
            </w:r>
          </w:p>
        </w:tc>
      </w:tr>
      <w:tr w:rsidR="00183E8E" w:rsidRPr="0092641C" w:rsidTr="009A4A8C">
        <w:tc>
          <w:tcPr>
            <w:tcW w:w="431" w:type="dxa"/>
          </w:tcPr>
          <w:p w:rsidR="00183E8E" w:rsidRPr="002D0F2F" w:rsidRDefault="00183E8E" w:rsidP="000C26B2">
            <w:pPr>
              <w:pStyle w:val="ListParagraph"/>
              <w:ind w:left="0"/>
              <w:jc w:val="both"/>
            </w:pPr>
            <w:r>
              <w:t>4.</w:t>
            </w:r>
          </w:p>
        </w:tc>
        <w:tc>
          <w:tcPr>
            <w:tcW w:w="2551" w:type="dxa"/>
          </w:tcPr>
          <w:p w:rsidR="00183E8E" w:rsidRPr="007B023B" w:rsidRDefault="00183E8E" w:rsidP="000C26B2">
            <w:pPr>
              <w:jc w:val="both"/>
            </w:pPr>
            <w:r w:rsidRPr="0014617F">
              <w:t>Маркетинговая информационная система: цели, задачи, построение в организации.</w:t>
            </w:r>
          </w:p>
          <w:p w:rsidR="00183E8E" w:rsidRPr="007B023B" w:rsidRDefault="00183E8E" w:rsidP="000C26B2">
            <w:pPr>
              <w:tabs>
                <w:tab w:val="left" w:pos="592"/>
              </w:tabs>
              <w:jc w:val="both"/>
            </w:pPr>
          </w:p>
          <w:p w:rsidR="00183E8E" w:rsidRPr="007B023B" w:rsidRDefault="00183E8E" w:rsidP="000C26B2">
            <w:pPr>
              <w:autoSpaceDE w:val="0"/>
              <w:autoSpaceDN w:val="0"/>
              <w:jc w:val="both"/>
            </w:pPr>
          </w:p>
        </w:tc>
        <w:tc>
          <w:tcPr>
            <w:tcW w:w="6663" w:type="dxa"/>
          </w:tcPr>
          <w:p w:rsidR="00183E8E" w:rsidRPr="00793E53" w:rsidRDefault="00183E8E"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0C26B2">
            <w:pPr>
              <w:shd w:val="clear" w:color="auto" w:fill="FFFFFF"/>
              <w:jc w:val="both"/>
            </w:pPr>
            <w:r w:rsidRPr="00793E53">
              <w:t>Подготовка презентации</w:t>
            </w:r>
          </w:p>
        </w:tc>
      </w:tr>
      <w:tr w:rsidR="00183E8E" w:rsidRPr="004F4739" w:rsidTr="009A4A8C">
        <w:tc>
          <w:tcPr>
            <w:tcW w:w="431" w:type="dxa"/>
          </w:tcPr>
          <w:p w:rsidR="00183E8E" w:rsidRPr="002D0F2F" w:rsidRDefault="00183E8E" w:rsidP="000C26B2">
            <w:pPr>
              <w:pStyle w:val="ListParagraph"/>
              <w:ind w:left="0"/>
              <w:jc w:val="both"/>
            </w:pPr>
            <w:r>
              <w:t>5.</w:t>
            </w:r>
          </w:p>
        </w:tc>
        <w:tc>
          <w:tcPr>
            <w:tcW w:w="2551" w:type="dxa"/>
          </w:tcPr>
          <w:p w:rsidR="00183E8E" w:rsidRPr="007B023B" w:rsidRDefault="00183E8E" w:rsidP="000C26B2">
            <w:pPr>
              <w:jc w:val="both"/>
            </w:pPr>
            <w:r w:rsidRPr="0014617F">
              <w:t>Методы, инструменты, типология маркетинговых исследований.</w:t>
            </w:r>
          </w:p>
        </w:tc>
        <w:tc>
          <w:tcPr>
            <w:tcW w:w="6663" w:type="dxa"/>
          </w:tcPr>
          <w:p w:rsidR="00183E8E" w:rsidRPr="00793E53" w:rsidRDefault="00183E8E" w:rsidP="000C26B2">
            <w:pPr>
              <w:shd w:val="clear" w:color="auto" w:fill="FFFFFF"/>
              <w:jc w:val="both"/>
            </w:pPr>
            <w:r w:rsidRPr="00793E53">
              <w:t>Шкалирование в маркетинговых исследованиях</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82503B">
            <w:pPr>
              <w:shd w:val="clear" w:color="auto" w:fill="FFFFFF"/>
              <w:jc w:val="both"/>
            </w:pPr>
            <w:r>
              <w:t>Подготовка конспекта.</w:t>
            </w:r>
          </w:p>
        </w:tc>
      </w:tr>
      <w:tr w:rsidR="00183E8E" w:rsidRPr="00C06B3E" w:rsidTr="009A4A8C">
        <w:trPr>
          <w:trHeight w:val="1741"/>
        </w:trPr>
        <w:tc>
          <w:tcPr>
            <w:tcW w:w="431" w:type="dxa"/>
          </w:tcPr>
          <w:p w:rsidR="00183E8E" w:rsidRPr="002D0F2F" w:rsidRDefault="00183E8E" w:rsidP="000C26B2">
            <w:pPr>
              <w:pStyle w:val="ListParagraph"/>
              <w:ind w:left="0"/>
              <w:jc w:val="both"/>
            </w:pPr>
            <w:r>
              <w:t>6.</w:t>
            </w:r>
          </w:p>
        </w:tc>
        <w:tc>
          <w:tcPr>
            <w:tcW w:w="2551" w:type="dxa"/>
          </w:tcPr>
          <w:p w:rsidR="00183E8E" w:rsidRPr="007B023B" w:rsidRDefault="00183E8E" w:rsidP="000C26B2">
            <w:pPr>
              <w:jc w:val="both"/>
            </w:pPr>
            <w:r w:rsidRPr="0014617F">
              <w:t>Потребительское поведение, факторы, влияющие на него.</w:t>
            </w:r>
          </w:p>
        </w:tc>
        <w:tc>
          <w:tcPr>
            <w:tcW w:w="6663" w:type="dxa"/>
          </w:tcPr>
          <w:p w:rsidR="00183E8E" w:rsidRPr="00793E53" w:rsidRDefault="00183E8E" w:rsidP="000C26B2">
            <w:pPr>
              <w:shd w:val="clear" w:color="auto" w:fill="FFFFFF"/>
              <w:jc w:val="both"/>
            </w:pPr>
            <w:r w:rsidRPr="00793E53">
              <w:t>Закон «О защите прав потребителей». Движение «консюмеризм».</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F11C85">
            <w:pPr>
              <w:shd w:val="clear" w:color="auto" w:fill="FFFFFF"/>
              <w:jc w:val="both"/>
            </w:pPr>
            <w:r w:rsidRPr="00793E53">
              <w:t>Изучение законодательно-правовой документации, конспектирование</w:t>
            </w:r>
            <w:r>
              <w:t>.</w:t>
            </w:r>
          </w:p>
        </w:tc>
      </w:tr>
      <w:tr w:rsidR="00183E8E" w:rsidRPr="00C06B3E" w:rsidTr="009A4A8C">
        <w:tc>
          <w:tcPr>
            <w:tcW w:w="431" w:type="dxa"/>
          </w:tcPr>
          <w:p w:rsidR="00183E8E" w:rsidRDefault="00183E8E" w:rsidP="000C26B2">
            <w:pPr>
              <w:pStyle w:val="ListParagraph"/>
              <w:ind w:left="0"/>
              <w:jc w:val="both"/>
            </w:pPr>
            <w:r>
              <w:t>7.</w:t>
            </w:r>
          </w:p>
        </w:tc>
        <w:tc>
          <w:tcPr>
            <w:tcW w:w="2551" w:type="dxa"/>
          </w:tcPr>
          <w:p w:rsidR="00183E8E" w:rsidRPr="007B023B" w:rsidRDefault="00183E8E" w:rsidP="000C26B2">
            <w:pPr>
              <w:jc w:val="both"/>
            </w:pPr>
            <w:r w:rsidRPr="00386834">
              <w:t>Понятие рынка, виды, классификация, сегментирование рынков. Комплексное исследование рынков.</w:t>
            </w:r>
          </w:p>
        </w:tc>
        <w:tc>
          <w:tcPr>
            <w:tcW w:w="6663" w:type="dxa"/>
          </w:tcPr>
          <w:p w:rsidR="00183E8E" w:rsidRPr="00793E53" w:rsidRDefault="00183E8E" w:rsidP="000C26B2">
            <w:pPr>
              <w:shd w:val="clear" w:color="auto" w:fill="FFFFFF"/>
              <w:jc w:val="both"/>
            </w:pPr>
            <w:r w:rsidRPr="00793E53">
              <w:t>«Базовые» методы сегментирования (метод «a priory», метод «К-сегментирования»</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tc>
      </w:tr>
      <w:tr w:rsidR="00183E8E" w:rsidRPr="00C06B3E" w:rsidTr="009A4A8C">
        <w:tc>
          <w:tcPr>
            <w:tcW w:w="431" w:type="dxa"/>
          </w:tcPr>
          <w:p w:rsidR="00183E8E" w:rsidRDefault="00183E8E" w:rsidP="000C26B2">
            <w:pPr>
              <w:pStyle w:val="ListParagraph"/>
              <w:ind w:left="0"/>
              <w:jc w:val="both"/>
            </w:pPr>
            <w:r>
              <w:t>8.</w:t>
            </w:r>
          </w:p>
        </w:tc>
        <w:tc>
          <w:tcPr>
            <w:tcW w:w="2551" w:type="dxa"/>
          </w:tcPr>
          <w:p w:rsidR="00183E8E" w:rsidRPr="007B023B" w:rsidRDefault="00183E8E" w:rsidP="000C26B2">
            <w:pPr>
              <w:jc w:val="both"/>
            </w:pPr>
            <w:r w:rsidRPr="00386834">
              <w:t>Понятие и характеристики конкурентоспособности организации. Методы оценки конкурентоспособности</w:t>
            </w:r>
          </w:p>
        </w:tc>
        <w:tc>
          <w:tcPr>
            <w:tcW w:w="6663" w:type="dxa"/>
          </w:tcPr>
          <w:p w:rsidR="00183E8E" w:rsidRPr="00793E53" w:rsidRDefault="00183E8E" w:rsidP="00485DF9">
            <w:pPr>
              <w:jc w:val="both"/>
            </w:pPr>
            <w:r w:rsidRPr="00793E53">
              <w:t>Глобальный рейтинг конкурентоспособности</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Использование ИКТ-технологий</w:t>
            </w:r>
          </w:p>
          <w:p w:rsidR="00183E8E" w:rsidRPr="00793E53" w:rsidRDefault="00183E8E" w:rsidP="000C26B2">
            <w:pPr>
              <w:shd w:val="clear" w:color="auto" w:fill="FFFFFF"/>
              <w:jc w:val="both"/>
            </w:pPr>
          </w:p>
        </w:tc>
      </w:tr>
      <w:tr w:rsidR="00183E8E" w:rsidRPr="00C06B3E" w:rsidTr="009A4A8C">
        <w:tc>
          <w:tcPr>
            <w:tcW w:w="431" w:type="dxa"/>
          </w:tcPr>
          <w:p w:rsidR="00183E8E" w:rsidRDefault="00183E8E" w:rsidP="000C26B2">
            <w:pPr>
              <w:pStyle w:val="ListParagraph"/>
              <w:ind w:left="0"/>
              <w:jc w:val="both"/>
            </w:pPr>
            <w:r>
              <w:t>9.</w:t>
            </w:r>
          </w:p>
        </w:tc>
        <w:tc>
          <w:tcPr>
            <w:tcW w:w="2551" w:type="dxa"/>
          </w:tcPr>
          <w:p w:rsidR="00183E8E" w:rsidRDefault="00183E8E" w:rsidP="000C26B2">
            <w:r>
              <w:t>Продуктовая концепция в маркетинге. Ассортиментная политика организации.</w:t>
            </w:r>
          </w:p>
          <w:p w:rsidR="00183E8E" w:rsidRPr="007B023B" w:rsidRDefault="00183E8E" w:rsidP="000C26B2">
            <w:r>
              <w:t>Жизненный цикл товара.</w:t>
            </w:r>
          </w:p>
        </w:tc>
        <w:tc>
          <w:tcPr>
            <w:tcW w:w="6663" w:type="dxa"/>
          </w:tcPr>
          <w:p w:rsidR="00183E8E" w:rsidRPr="00793E53" w:rsidRDefault="00183E8E" w:rsidP="000C26B2">
            <w:pPr>
              <w:shd w:val="clear" w:color="auto" w:fill="FFFFFF"/>
              <w:jc w:val="both"/>
            </w:pPr>
            <w:r w:rsidRPr="00793E53">
              <w:rPr>
                <w:lang w:eastAsia="en-US"/>
              </w:rPr>
              <w:t>Упаковка в системе маркетинга: понятие, классификация и функции</w:t>
            </w:r>
          </w:p>
          <w:p w:rsidR="00183E8E" w:rsidRPr="00793E53" w:rsidRDefault="00183E8E" w:rsidP="000C26B2">
            <w:pPr>
              <w:shd w:val="clear" w:color="auto" w:fill="FFFFFF"/>
              <w:jc w:val="both"/>
            </w:pPr>
            <w:r w:rsidRPr="00793E53">
              <w:t>Реферирование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p w:rsidR="00183E8E" w:rsidRPr="00793E53" w:rsidRDefault="00183E8E" w:rsidP="00D86D6F">
            <w:pPr>
              <w:shd w:val="clear" w:color="auto" w:fill="FFFFFF"/>
              <w:jc w:val="both"/>
            </w:pPr>
          </w:p>
        </w:tc>
      </w:tr>
      <w:tr w:rsidR="00183E8E" w:rsidRPr="00C06B3E" w:rsidTr="009A4A8C">
        <w:tc>
          <w:tcPr>
            <w:tcW w:w="431" w:type="dxa"/>
          </w:tcPr>
          <w:p w:rsidR="00183E8E" w:rsidRDefault="00183E8E" w:rsidP="000C26B2">
            <w:pPr>
              <w:pStyle w:val="ListParagraph"/>
              <w:ind w:left="0"/>
              <w:jc w:val="both"/>
            </w:pPr>
            <w:r>
              <w:t>10</w:t>
            </w:r>
          </w:p>
        </w:tc>
        <w:tc>
          <w:tcPr>
            <w:tcW w:w="2551" w:type="dxa"/>
          </w:tcPr>
          <w:p w:rsidR="00183E8E" w:rsidRPr="00D67324" w:rsidRDefault="00183E8E" w:rsidP="00A520FC">
            <w:pPr>
              <w:shd w:val="clear" w:color="auto" w:fill="FFFFFF"/>
              <w:rPr>
                <w:rStyle w:val="Strong"/>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663" w:type="dxa"/>
          </w:tcPr>
          <w:p w:rsidR="00183E8E" w:rsidRPr="00793E53" w:rsidRDefault="00183E8E" w:rsidP="00485DF9">
            <w:pPr>
              <w:jc w:val="both"/>
            </w:pPr>
            <w:r w:rsidRPr="00793E53">
              <w:t>Регулирование ценообразования в России и за рубежом. Реферирование специальной литературы</w:t>
            </w:r>
          </w:p>
          <w:p w:rsidR="00183E8E" w:rsidRPr="00793E53" w:rsidRDefault="00183E8E" w:rsidP="00485DF9">
            <w:pPr>
              <w:jc w:val="both"/>
            </w:pPr>
            <w:r w:rsidRPr="00793E53">
              <w:t>Работа со справочными материалами</w:t>
            </w:r>
          </w:p>
          <w:p w:rsidR="00183E8E" w:rsidRPr="00793E53" w:rsidRDefault="00183E8E" w:rsidP="00485DF9">
            <w:pPr>
              <w:jc w:val="both"/>
            </w:pPr>
            <w:r w:rsidRPr="00793E53">
              <w:t>Работа с Интернет-ресурсами</w:t>
            </w:r>
          </w:p>
          <w:p w:rsidR="00183E8E" w:rsidRPr="00793E53" w:rsidRDefault="00183E8E" w:rsidP="0082503B">
            <w:pPr>
              <w:jc w:val="both"/>
            </w:pPr>
            <w:r w:rsidRPr="00793E53">
              <w:t xml:space="preserve">Подготовка </w:t>
            </w:r>
            <w:r>
              <w:t>конспекта</w:t>
            </w:r>
          </w:p>
        </w:tc>
      </w:tr>
      <w:tr w:rsidR="00183E8E" w:rsidRPr="00C06B3E" w:rsidTr="009A4A8C">
        <w:tc>
          <w:tcPr>
            <w:tcW w:w="431" w:type="dxa"/>
          </w:tcPr>
          <w:p w:rsidR="00183E8E" w:rsidRDefault="00183E8E" w:rsidP="000C26B2">
            <w:pPr>
              <w:pStyle w:val="ListParagraph"/>
              <w:ind w:left="0"/>
              <w:jc w:val="both"/>
            </w:pPr>
            <w:r>
              <w:t>11</w:t>
            </w:r>
          </w:p>
        </w:tc>
        <w:tc>
          <w:tcPr>
            <w:tcW w:w="2551"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6663" w:type="dxa"/>
          </w:tcPr>
          <w:p w:rsidR="00183E8E" w:rsidRPr="00793E53" w:rsidRDefault="00183E8E" w:rsidP="00DF5A45">
            <w:pPr>
              <w:jc w:val="both"/>
            </w:pPr>
            <w:r w:rsidRPr="00793E53">
              <w:t>Основные стратегии продвижения товара на рынок Реферирование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конспекта.</w:t>
            </w:r>
          </w:p>
        </w:tc>
      </w:tr>
      <w:tr w:rsidR="00183E8E" w:rsidRPr="00C06B3E" w:rsidTr="009A4A8C">
        <w:tc>
          <w:tcPr>
            <w:tcW w:w="431" w:type="dxa"/>
          </w:tcPr>
          <w:p w:rsidR="00183E8E" w:rsidRDefault="00183E8E" w:rsidP="000C26B2">
            <w:pPr>
              <w:pStyle w:val="ListParagraph"/>
              <w:ind w:left="0"/>
              <w:jc w:val="both"/>
            </w:pPr>
            <w:r>
              <w:t>12</w:t>
            </w:r>
          </w:p>
        </w:tc>
        <w:tc>
          <w:tcPr>
            <w:tcW w:w="2551"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663" w:type="dxa"/>
          </w:tcPr>
          <w:p w:rsidR="00183E8E" w:rsidRPr="00793E53" w:rsidRDefault="00183E8E" w:rsidP="00DF5A45">
            <w:pPr>
              <w:jc w:val="both"/>
            </w:pPr>
            <w:r w:rsidRPr="00793E53">
              <w:t>Эффективность маркетинговых коммуникаций: экономическая, коммуникативная, поведенческая.</w:t>
            </w:r>
          </w:p>
          <w:p w:rsidR="00183E8E" w:rsidRPr="00793E53" w:rsidRDefault="00183E8E" w:rsidP="00DF5A45">
            <w:pPr>
              <w:jc w:val="both"/>
            </w:pPr>
            <w:r w:rsidRPr="00793E53">
              <w:t>Подбор, анализ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r w:rsidR="00183E8E" w:rsidRPr="00C06B3E" w:rsidTr="009A4A8C">
        <w:tc>
          <w:tcPr>
            <w:tcW w:w="431" w:type="dxa"/>
          </w:tcPr>
          <w:p w:rsidR="00183E8E" w:rsidRDefault="00183E8E" w:rsidP="000C26B2">
            <w:pPr>
              <w:pStyle w:val="ListParagraph"/>
              <w:ind w:left="0"/>
              <w:jc w:val="both"/>
            </w:pPr>
            <w:r>
              <w:t>13</w:t>
            </w:r>
          </w:p>
        </w:tc>
        <w:tc>
          <w:tcPr>
            <w:tcW w:w="2551"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6663" w:type="dxa"/>
          </w:tcPr>
          <w:p w:rsidR="00183E8E" w:rsidRPr="00793E53" w:rsidRDefault="00183E8E" w:rsidP="00DF5A45">
            <w:pPr>
              <w:jc w:val="both"/>
            </w:pPr>
            <w:r w:rsidRPr="00793E53">
              <w:t>Имидж предприятия и правила его конструирования. Подбор, анализ, реферирование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презентации.</w:t>
            </w:r>
          </w:p>
        </w:tc>
      </w:tr>
      <w:tr w:rsidR="00183E8E" w:rsidRPr="00C06B3E" w:rsidTr="009A4A8C">
        <w:tc>
          <w:tcPr>
            <w:tcW w:w="431" w:type="dxa"/>
          </w:tcPr>
          <w:p w:rsidR="00183E8E" w:rsidRDefault="00183E8E" w:rsidP="000C26B2">
            <w:pPr>
              <w:pStyle w:val="ListParagraph"/>
              <w:ind w:left="0"/>
              <w:jc w:val="both"/>
            </w:pPr>
            <w:r>
              <w:t>14</w:t>
            </w:r>
          </w:p>
        </w:tc>
        <w:tc>
          <w:tcPr>
            <w:tcW w:w="2551" w:type="dxa"/>
          </w:tcPr>
          <w:p w:rsidR="00183E8E" w:rsidRPr="00DF44E6" w:rsidRDefault="00183E8E" w:rsidP="007D4EC1">
            <w:pPr>
              <w:snapToGrid w:val="0"/>
              <w:rPr>
                <w:lang w:eastAsia="ar-SA"/>
              </w:rPr>
            </w:pPr>
            <w:r>
              <w:rPr>
                <w:lang w:eastAsia="ar-SA"/>
              </w:rPr>
              <w:t>Управление маркетинговой деятельностью.</w:t>
            </w:r>
          </w:p>
        </w:tc>
        <w:tc>
          <w:tcPr>
            <w:tcW w:w="6663" w:type="dxa"/>
          </w:tcPr>
          <w:p w:rsidR="00183E8E" w:rsidRPr="00793E53" w:rsidRDefault="00183E8E" w:rsidP="00D86D6F">
            <w:pPr>
              <w:jc w:val="both"/>
            </w:pPr>
            <w:r w:rsidRPr="00793E53">
              <w:t xml:space="preserve">Концепции управления маркетингом и возможность их применения на современном этапе.  </w:t>
            </w:r>
          </w:p>
          <w:p w:rsidR="00183E8E" w:rsidRPr="00793E53" w:rsidRDefault="00183E8E" w:rsidP="00D86D6F">
            <w:pPr>
              <w:jc w:val="both"/>
            </w:pPr>
            <w:r w:rsidRPr="00793E53">
              <w:t>Подбор, анализ, реферирование научной литературы</w:t>
            </w:r>
          </w:p>
          <w:p w:rsidR="00183E8E" w:rsidRPr="00793E53" w:rsidRDefault="00183E8E" w:rsidP="00D86D6F">
            <w:pPr>
              <w:jc w:val="both"/>
            </w:pPr>
            <w:r w:rsidRPr="00793E53">
              <w:t>Работа со справочными материалами</w:t>
            </w:r>
          </w:p>
          <w:p w:rsidR="00183E8E" w:rsidRPr="00793E53" w:rsidRDefault="00183E8E" w:rsidP="00D86D6F">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bl>
    <w:p w:rsidR="00183E8E" w:rsidRDefault="00183E8E" w:rsidP="006774E3">
      <w:pPr>
        <w:autoSpaceDE w:val="0"/>
        <w:autoSpaceDN w:val="0"/>
        <w:adjustRightInd w:val="0"/>
        <w:ind w:left="360"/>
        <w:jc w:val="both"/>
        <w:rPr>
          <w:b/>
          <w:bCs/>
          <w:i/>
          <w:iCs/>
        </w:rPr>
      </w:pPr>
    </w:p>
    <w:p w:rsidR="00183E8E" w:rsidRPr="006774E3" w:rsidRDefault="00183E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3E8E" w:rsidRPr="00E562B2" w:rsidRDefault="00183E8E" w:rsidP="00E562B2">
      <w:pPr>
        <w:jc w:val="both"/>
        <w:rPr>
          <w:color w:val="000000"/>
          <w:shd w:val="clear" w:color="auto" w:fill="FFFFFF"/>
        </w:rPr>
      </w:pPr>
    </w:p>
    <w:p w:rsidR="00183E8E" w:rsidRPr="006B7CBB" w:rsidRDefault="00183E8E" w:rsidP="00A27CBF">
      <w:pPr>
        <w:ind w:firstLine="360"/>
        <w:jc w:val="both"/>
        <w:rPr>
          <w:color w:val="000000"/>
          <w:shd w:val="clear" w:color="auto" w:fill="FFFFFF"/>
        </w:rPr>
      </w:pPr>
      <w:r>
        <w:rPr>
          <w:color w:val="000000"/>
          <w:shd w:val="clear" w:color="auto" w:fill="FFFFFF"/>
        </w:rPr>
        <w:t xml:space="preserve">1. </w:t>
      </w:r>
      <w:r w:rsidRPr="00A27CBF">
        <w:rPr>
          <w:color w:val="000000"/>
          <w:shd w:val="clear" w:color="auto" w:fill="FFFFFF"/>
        </w:rPr>
        <w:t>Пичурин И.И. Основы маркетинга. Теория и практика: учебное пособие для студентов вузов» / Пичурин И.И., Обухов</w:t>
      </w:r>
      <w:r>
        <w:rPr>
          <w:color w:val="000000"/>
          <w:shd w:val="clear" w:color="auto" w:fill="FFFFFF"/>
        </w:rPr>
        <w:t xml:space="preserve"> О.В., Эриашвили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Hyperlink"/>
            <w:shd w:val="clear" w:color="auto" w:fill="FFFFFF"/>
          </w:rPr>
          <w:t>http://www.iprbookshop.ru/71036.html</w:t>
        </w:r>
      </w:hyperlink>
      <w:r>
        <w:rPr>
          <w:color w:val="000000"/>
          <w:shd w:val="clear" w:color="auto" w:fill="FFFFFF"/>
        </w:rPr>
        <w:t xml:space="preserve">. </w:t>
      </w:r>
      <w:r>
        <w:rPr>
          <w:color w:val="000000"/>
          <w:shd w:val="clear" w:color="auto" w:fill="FFFFFF"/>
        </w:rPr>
        <w:tab/>
      </w:r>
    </w:p>
    <w:p w:rsidR="00183E8E" w:rsidRDefault="00183E8E"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183E8E" w:rsidRDefault="00183E8E" w:rsidP="00EB3314">
      <w:pPr>
        <w:autoSpaceDE w:val="0"/>
        <w:autoSpaceDN w:val="0"/>
        <w:adjustRightInd w:val="0"/>
        <w:jc w:val="both"/>
        <w:rPr>
          <w:b/>
        </w:rPr>
      </w:pPr>
    </w:p>
    <w:p w:rsidR="00183E8E" w:rsidRPr="00DC11F5" w:rsidRDefault="00183E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3E8E" w:rsidRPr="00DC11F5" w:rsidRDefault="00183E8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3E8E" w:rsidRPr="00DC11F5" w:rsidRDefault="00183E8E" w:rsidP="00D00133">
      <w:pPr>
        <w:autoSpaceDE w:val="0"/>
        <w:autoSpaceDN w:val="0"/>
        <w:adjustRightInd w:val="0"/>
        <w:ind w:left="720"/>
        <w:jc w:val="both"/>
      </w:pPr>
      <w:r w:rsidRPr="00DC11F5">
        <w:t>- текущий контроль успеваемости</w:t>
      </w:r>
    </w:p>
    <w:p w:rsidR="00183E8E" w:rsidRPr="00DC11F5" w:rsidRDefault="00183E8E" w:rsidP="00034A75">
      <w:pPr>
        <w:autoSpaceDE w:val="0"/>
        <w:autoSpaceDN w:val="0"/>
        <w:adjustRightInd w:val="0"/>
        <w:ind w:left="720"/>
        <w:jc w:val="both"/>
      </w:pPr>
      <w:r w:rsidRPr="00DC11F5">
        <w:t>- промежуточная аттестация обучающихся по дисциплине</w:t>
      </w:r>
    </w:p>
    <w:p w:rsidR="00183E8E" w:rsidRPr="00DC11F5" w:rsidRDefault="00183E8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3E8E" w:rsidRPr="00DC11F5" w:rsidRDefault="00183E8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3E8E" w:rsidRPr="00DC11F5" w:rsidRDefault="00183E8E" w:rsidP="00D00133">
      <w:pPr>
        <w:autoSpaceDE w:val="0"/>
        <w:autoSpaceDN w:val="0"/>
        <w:adjustRightInd w:val="0"/>
        <w:ind w:left="720"/>
        <w:jc w:val="both"/>
        <w:rPr>
          <w:i/>
          <w:iCs/>
        </w:rPr>
      </w:pPr>
    </w:p>
    <w:p w:rsidR="00183E8E" w:rsidRPr="00BE57FE" w:rsidRDefault="00183E8E" w:rsidP="006070DC">
      <w:pPr>
        <w:pStyle w:val="ListParagraph"/>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183E8E" w:rsidRPr="00DC11F5" w:rsidRDefault="00183E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552"/>
        <w:gridCol w:w="2229"/>
        <w:gridCol w:w="4252"/>
      </w:tblGrid>
      <w:tr w:rsidR="00183E8E" w:rsidRPr="00DC11F5" w:rsidTr="009A4A8C">
        <w:tc>
          <w:tcPr>
            <w:tcW w:w="464" w:type="dxa"/>
          </w:tcPr>
          <w:p w:rsidR="00183E8E" w:rsidRPr="00DC11F5" w:rsidRDefault="00183E8E" w:rsidP="00935672">
            <w:pPr>
              <w:pStyle w:val="ListParagraph"/>
              <w:ind w:left="0"/>
              <w:jc w:val="center"/>
              <w:rPr>
                <w:b/>
              </w:rPr>
            </w:pPr>
            <w:r w:rsidRPr="00DC11F5">
              <w:rPr>
                <w:b/>
              </w:rPr>
              <w:t>№ п/п</w:t>
            </w:r>
          </w:p>
        </w:tc>
        <w:tc>
          <w:tcPr>
            <w:tcW w:w="2552" w:type="dxa"/>
          </w:tcPr>
          <w:p w:rsidR="00183E8E" w:rsidRPr="00DC11F5" w:rsidRDefault="00183E8E" w:rsidP="00935672">
            <w:pPr>
              <w:pStyle w:val="ListParagraph"/>
              <w:ind w:left="0"/>
              <w:jc w:val="center"/>
              <w:rPr>
                <w:b/>
              </w:rPr>
            </w:pPr>
            <w:r w:rsidRPr="00DC11F5">
              <w:rPr>
                <w:b/>
              </w:rPr>
              <w:t>Контролируемые разделы (темы)</w:t>
            </w:r>
          </w:p>
        </w:tc>
        <w:tc>
          <w:tcPr>
            <w:tcW w:w="2229" w:type="dxa"/>
          </w:tcPr>
          <w:p w:rsidR="00183E8E" w:rsidRPr="00DC11F5" w:rsidRDefault="00183E8E" w:rsidP="00935672">
            <w:pPr>
              <w:pStyle w:val="ListParagraph"/>
              <w:ind w:left="0"/>
              <w:jc w:val="center"/>
              <w:rPr>
                <w:b/>
              </w:rPr>
            </w:pPr>
            <w:r w:rsidRPr="00DC11F5">
              <w:rPr>
                <w:b/>
              </w:rPr>
              <w:t>Код контролируемой компетенции</w:t>
            </w:r>
          </w:p>
        </w:tc>
        <w:tc>
          <w:tcPr>
            <w:tcW w:w="4252" w:type="dxa"/>
          </w:tcPr>
          <w:p w:rsidR="00183E8E" w:rsidRPr="00DC11F5" w:rsidRDefault="00183E8E" w:rsidP="00935672">
            <w:pPr>
              <w:pStyle w:val="ListParagraph"/>
              <w:ind w:left="0"/>
              <w:rPr>
                <w:b/>
              </w:rPr>
            </w:pPr>
            <w:r w:rsidRPr="00DC11F5">
              <w:rPr>
                <w:b/>
              </w:rPr>
              <w:t xml:space="preserve"> Наименование оценочного средства</w:t>
            </w:r>
          </w:p>
        </w:tc>
      </w:tr>
      <w:tr w:rsidR="00183E8E" w:rsidRPr="00DC11F5" w:rsidTr="009A4A8C">
        <w:tc>
          <w:tcPr>
            <w:tcW w:w="464" w:type="dxa"/>
          </w:tcPr>
          <w:p w:rsidR="00183E8E" w:rsidRPr="00DC11F5" w:rsidRDefault="00183E8E" w:rsidP="00AA0852">
            <w:pPr>
              <w:pStyle w:val="ListParagraph"/>
              <w:numPr>
                <w:ilvl w:val="0"/>
                <w:numId w:val="3"/>
              </w:numPr>
              <w:ind w:left="0"/>
            </w:pPr>
            <w:r>
              <w:t>1</w:t>
            </w:r>
          </w:p>
        </w:tc>
        <w:tc>
          <w:tcPr>
            <w:tcW w:w="2552" w:type="dxa"/>
          </w:tcPr>
          <w:p w:rsidR="00183E8E" w:rsidRDefault="00183E8E"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Default="00183E8E"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183E8E" w:rsidRPr="007B023B" w:rsidRDefault="00183E8E" w:rsidP="00AA0852">
            <w:pPr>
              <w:pStyle w:val="1"/>
              <w:spacing w:after="0" w:line="240" w:lineRule="auto"/>
              <w:ind w:left="0"/>
              <w:jc w:val="both"/>
              <w:rPr>
                <w:rFonts w:ascii="Times New Roman" w:hAnsi="Times New Roman"/>
                <w:color w:val="000000"/>
                <w:spacing w:val="2"/>
                <w:sz w:val="24"/>
                <w:szCs w:val="24"/>
              </w:rPr>
            </w:pPr>
          </w:p>
        </w:tc>
        <w:tc>
          <w:tcPr>
            <w:tcW w:w="2229" w:type="dxa"/>
          </w:tcPr>
          <w:p w:rsidR="00183E8E" w:rsidRPr="00383FE3" w:rsidRDefault="00183E8E" w:rsidP="009A4A8C">
            <w:pPr>
              <w:pStyle w:val="ListParagraph"/>
              <w:ind w:left="0"/>
              <w:jc w:val="center"/>
            </w:pPr>
            <w:r w:rsidRPr="00383FE3">
              <w:t>ОПК-1</w:t>
            </w:r>
          </w:p>
        </w:tc>
        <w:tc>
          <w:tcPr>
            <w:tcW w:w="4252" w:type="dxa"/>
          </w:tcPr>
          <w:p w:rsidR="00183E8E" w:rsidRPr="00DC11F5" w:rsidRDefault="00183E8E" w:rsidP="0082503B">
            <w:pPr>
              <w:pStyle w:val="ListParagraph"/>
              <w:ind w:left="0"/>
              <w:jc w:val="both"/>
            </w:pPr>
            <w:r>
              <w:t>Вопросы к занятию</w:t>
            </w:r>
            <w:r w:rsidRPr="00DC11F5">
              <w:t xml:space="preserve">, </w:t>
            </w:r>
            <w:r>
              <w:t>практические задания, защита информационного проекта (презентации)</w:t>
            </w:r>
          </w:p>
        </w:tc>
      </w:tr>
      <w:tr w:rsidR="00183E8E" w:rsidRPr="00DC11F5" w:rsidTr="009A4A8C">
        <w:tc>
          <w:tcPr>
            <w:tcW w:w="464" w:type="dxa"/>
          </w:tcPr>
          <w:p w:rsidR="00183E8E" w:rsidRDefault="00183E8E" w:rsidP="00AA0852">
            <w:pPr>
              <w:pStyle w:val="ListParagraph"/>
              <w:numPr>
                <w:ilvl w:val="0"/>
                <w:numId w:val="3"/>
              </w:numPr>
              <w:ind w:left="0"/>
            </w:pPr>
            <w:r>
              <w:t>2</w:t>
            </w:r>
          </w:p>
        </w:tc>
        <w:tc>
          <w:tcPr>
            <w:tcW w:w="2552" w:type="dxa"/>
          </w:tcPr>
          <w:p w:rsidR="00183E8E" w:rsidRDefault="00183E8E" w:rsidP="00AA0852">
            <w:pPr>
              <w:jc w:val="both"/>
            </w:pPr>
            <w:r w:rsidRPr="0014617F">
              <w:t>Эволюция маркетинговых концепций</w:t>
            </w:r>
          </w:p>
          <w:p w:rsidR="00183E8E" w:rsidRPr="007B023B" w:rsidRDefault="00183E8E" w:rsidP="00AA0852">
            <w:pPr>
              <w:jc w:val="both"/>
            </w:pPr>
          </w:p>
        </w:tc>
        <w:tc>
          <w:tcPr>
            <w:tcW w:w="2229" w:type="dxa"/>
          </w:tcPr>
          <w:p w:rsidR="00183E8E" w:rsidRPr="00383FE3" w:rsidRDefault="00183E8E" w:rsidP="009A4A8C">
            <w:pPr>
              <w:jc w:val="center"/>
            </w:pPr>
            <w:r w:rsidRPr="00383FE3">
              <w:t>ОПК-1</w:t>
            </w:r>
          </w:p>
        </w:tc>
        <w:tc>
          <w:tcPr>
            <w:tcW w:w="4252" w:type="dxa"/>
          </w:tcPr>
          <w:p w:rsidR="00183E8E" w:rsidRPr="00DC11F5" w:rsidRDefault="00183E8E" w:rsidP="0082503B">
            <w:pPr>
              <w:pStyle w:val="ListParagraph"/>
              <w:ind w:left="0"/>
              <w:jc w:val="both"/>
            </w:pPr>
            <w:r>
              <w:t>Вопросы к занятию</w:t>
            </w:r>
            <w:r w:rsidRPr="00DC11F5">
              <w:t xml:space="preserve">, </w:t>
            </w:r>
            <w:r>
              <w:t>защита информационного проекта (презентации)</w:t>
            </w:r>
          </w:p>
        </w:tc>
      </w:tr>
      <w:tr w:rsidR="00183E8E" w:rsidRPr="00DC11F5" w:rsidTr="009A4A8C">
        <w:tc>
          <w:tcPr>
            <w:tcW w:w="464" w:type="dxa"/>
          </w:tcPr>
          <w:p w:rsidR="00183E8E" w:rsidRPr="00DC11F5" w:rsidRDefault="00183E8E" w:rsidP="00AA0852">
            <w:pPr>
              <w:pStyle w:val="ListParagraph"/>
              <w:numPr>
                <w:ilvl w:val="0"/>
                <w:numId w:val="3"/>
              </w:numPr>
              <w:ind w:left="0"/>
            </w:pPr>
            <w:r>
              <w:t>3</w:t>
            </w:r>
          </w:p>
        </w:tc>
        <w:tc>
          <w:tcPr>
            <w:tcW w:w="2552" w:type="dxa"/>
          </w:tcPr>
          <w:p w:rsidR="00183E8E" w:rsidRPr="007B023B" w:rsidRDefault="00183E8E" w:rsidP="0082503B">
            <w:pPr>
              <w:shd w:val="clear" w:color="auto" w:fill="FFFFFF"/>
              <w:jc w:val="both"/>
              <w:rPr>
                <w:b/>
                <w:bCs/>
                <w:i/>
              </w:rPr>
            </w:pPr>
            <w:r w:rsidRPr="0014617F">
              <w:t>Маркетинговая среда организации и факторы, влияющие на неё</w:t>
            </w:r>
          </w:p>
        </w:tc>
        <w:tc>
          <w:tcPr>
            <w:tcW w:w="2229" w:type="dxa"/>
          </w:tcPr>
          <w:p w:rsidR="00183E8E" w:rsidRPr="00383FE3" w:rsidRDefault="00183E8E" w:rsidP="009A4A8C">
            <w:pPr>
              <w:shd w:val="clear" w:color="auto" w:fill="FFFFFF"/>
              <w:jc w:val="center"/>
              <w:rPr>
                <w:rStyle w:val="Strong"/>
                <w:b w:val="0"/>
                <w:bCs/>
              </w:rPr>
            </w:pPr>
            <w:r w:rsidRPr="00383FE3">
              <w:rPr>
                <w:rStyle w:val="Strong"/>
                <w:b w:val="0"/>
                <w:bCs/>
              </w:rPr>
              <w:t>ОПК-4, ПК-3</w:t>
            </w:r>
          </w:p>
          <w:p w:rsidR="00183E8E" w:rsidRPr="00383FE3" w:rsidRDefault="00183E8E" w:rsidP="009A4A8C">
            <w:pPr>
              <w:jc w:val="center"/>
            </w:pPr>
          </w:p>
        </w:tc>
        <w:tc>
          <w:tcPr>
            <w:tcW w:w="4252" w:type="dxa"/>
          </w:tcPr>
          <w:p w:rsidR="00183E8E" w:rsidRPr="00DC11F5" w:rsidRDefault="00183E8E" w:rsidP="00AA0852">
            <w:pPr>
              <w:pStyle w:val="ListParagraph"/>
              <w:ind w:left="0"/>
              <w:jc w:val="both"/>
            </w:pPr>
            <w:r>
              <w:t>Вопросы к занятию</w:t>
            </w:r>
            <w:r w:rsidRPr="00DC11F5">
              <w:t xml:space="preserve">, </w:t>
            </w:r>
            <w:r>
              <w:t>практическое задание.</w:t>
            </w:r>
          </w:p>
        </w:tc>
      </w:tr>
      <w:tr w:rsidR="00183E8E" w:rsidRPr="00DC11F5" w:rsidTr="009A4A8C">
        <w:tc>
          <w:tcPr>
            <w:tcW w:w="464" w:type="dxa"/>
          </w:tcPr>
          <w:p w:rsidR="00183E8E" w:rsidRPr="00DC11F5" w:rsidRDefault="00183E8E" w:rsidP="00AA0852">
            <w:pPr>
              <w:pStyle w:val="ListParagraph"/>
              <w:numPr>
                <w:ilvl w:val="0"/>
                <w:numId w:val="3"/>
              </w:numPr>
              <w:ind w:left="0"/>
            </w:pPr>
            <w:r>
              <w:t>4</w:t>
            </w:r>
          </w:p>
        </w:tc>
        <w:tc>
          <w:tcPr>
            <w:tcW w:w="2552" w:type="dxa"/>
          </w:tcPr>
          <w:p w:rsidR="00183E8E" w:rsidRPr="007B023B" w:rsidRDefault="00183E8E" w:rsidP="00AA0852">
            <w:pPr>
              <w:jc w:val="both"/>
            </w:pPr>
            <w:r w:rsidRPr="0014617F">
              <w:t>Маркетинговая информационная система: цели, задачи, построение в организации.</w:t>
            </w:r>
          </w:p>
          <w:p w:rsidR="00183E8E" w:rsidRPr="007B023B" w:rsidRDefault="00183E8E" w:rsidP="00AA0852">
            <w:pPr>
              <w:tabs>
                <w:tab w:val="left" w:pos="592"/>
              </w:tabs>
              <w:jc w:val="both"/>
            </w:pPr>
          </w:p>
          <w:p w:rsidR="00183E8E" w:rsidRPr="007B023B" w:rsidRDefault="00183E8E" w:rsidP="00AA0852">
            <w:pPr>
              <w:autoSpaceDE w:val="0"/>
              <w:autoSpaceDN w:val="0"/>
              <w:jc w:val="both"/>
            </w:pPr>
          </w:p>
        </w:tc>
        <w:tc>
          <w:tcPr>
            <w:tcW w:w="2229" w:type="dxa"/>
          </w:tcPr>
          <w:p w:rsidR="00183E8E" w:rsidRPr="00383FE3" w:rsidRDefault="00183E8E" w:rsidP="009A4A8C">
            <w:pPr>
              <w:jc w:val="center"/>
            </w:pPr>
            <w:r w:rsidRPr="00383FE3">
              <w:t>ОПК-4</w:t>
            </w:r>
          </w:p>
        </w:tc>
        <w:tc>
          <w:tcPr>
            <w:tcW w:w="4252" w:type="dxa"/>
          </w:tcPr>
          <w:p w:rsidR="00183E8E" w:rsidRPr="00DC11F5" w:rsidRDefault="00183E8E" w:rsidP="0082503B">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r w:rsidR="00183E8E" w:rsidRPr="00DC11F5" w:rsidTr="009A4A8C">
        <w:tc>
          <w:tcPr>
            <w:tcW w:w="464" w:type="dxa"/>
          </w:tcPr>
          <w:p w:rsidR="00183E8E" w:rsidRPr="00DC11F5" w:rsidRDefault="00183E8E" w:rsidP="00AA0852">
            <w:pPr>
              <w:pStyle w:val="ListParagraph"/>
              <w:numPr>
                <w:ilvl w:val="0"/>
                <w:numId w:val="3"/>
              </w:numPr>
              <w:ind w:left="0"/>
            </w:pPr>
            <w:r>
              <w:t>5</w:t>
            </w:r>
          </w:p>
        </w:tc>
        <w:tc>
          <w:tcPr>
            <w:tcW w:w="2552" w:type="dxa"/>
          </w:tcPr>
          <w:p w:rsidR="00183E8E" w:rsidRDefault="00183E8E" w:rsidP="00AA0852">
            <w:pPr>
              <w:jc w:val="both"/>
            </w:pPr>
            <w:r w:rsidRPr="0014617F">
              <w:t>Методы, инструменты, типология маркетинговых исследований.</w:t>
            </w:r>
          </w:p>
          <w:p w:rsidR="00183E8E" w:rsidRPr="007B023B" w:rsidRDefault="00183E8E" w:rsidP="00AA0852">
            <w:pPr>
              <w:jc w:val="both"/>
            </w:pPr>
          </w:p>
        </w:tc>
        <w:tc>
          <w:tcPr>
            <w:tcW w:w="2229" w:type="dxa"/>
          </w:tcPr>
          <w:p w:rsidR="00183E8E" w:rsidRPr="00383FE3" w:rsidRDefault="00183E8E" w:rsidP="009A4A8C">
            <w:pPr>
              <w:jc w:val="center"/>
            </w:pPr>
            <w:r w:rsidRPr="00383FE3">
              <w:t>ОПК-4, ПК-3</w:t>
            </w:r>
          </w:p>
        </w:tc>
        <w:tc>
          <w:tcPr>
            <w:tcW w:w="4252" w:type="dxa"/>
          </w:tcPr>
          <w:p w:rsidR="00183E8E" w:rsidRPr="00DC11F5" w:rsidRDefault="00183E8E" w:rsidP="00AA0852">
            <w:pPr>
              <w:pStyle w:val="ListParagraph"/>
              <w:ind w:left="0"/>
              <w:jc w:val="both"/>
            </w:pPr>
            <w:r>
              <w:t>Вопросы к занятию</w:t>
            </w:r>
            <w:r w:rsidRPr="00DC11F5">
              <w:t xml:space="preserve">, </w:t>
            </w:r>
            <w:r>
              <w:t>практические задания различной степени сложности</w:t>
            </w:r>
          </w:p>
        </w:tc>
      </w:tr>
      <w:tr w:rsidR="00183E8E" w:rsidRPr="00DC11F5" w:rsidTr="009A4A8C">
        <w:tc>
          <w:tcPr>
            <w:tcW w:w="464" w:type="dxa"/>
          </w:tcPr>
          <w:p w:rsidR="00183E8E" w:rsidRPr="00DC11F5" w:rsidRDefault="00183E8E" w:rsidP="00AA0852">
            <w:pPr>
              <w:pStyle w:val="ListParagraph"/>
              <w:numPr>
                <w:ilvl w:val="0"/>
                <w:numId w:val="3"/>
              </w:numPr>
              <w:ind w:left="0"/>
            </w:pPr>
            <w:r>
              <w:t>6</w:t>
            </w:r>
          </w:p>
        </w:tc>
        <w:tc>
          <w:tcPr>
            <w:tcW w:w="2552" w:type="dxa"/>
          </w:tcPr>
          <w:p w:rsidR="00183E8E" w:rsidRDefault="00183E8E" w:rsidP="00AA0852">
            <w:pPr>
              <w:jc w:val="both"/>
            </w:pPr>
            <w:r w:rsidRPr="0014617F">
              <w:t>Потребительское поведение, факторы, влияющие на него.</w:t>
            </w:r>
          </w:p>
          <w:p w:rsidR="00183E8E" w:rsidRPr="007B023B" w:rsidRDefault="00183E8E" w:rsidP="00AA0852">
            <w:pPr>
              <w:jc w:val="both"/>
            </w:pPr>
          </w:p>
        </w:tc>
        <w:tc>
          <w:tcPr>
            <w:tcW w:w="2229" w:type="dxa"/>
          </w:tcPr>
          <w:p w:rsidR="00183E8E" w:rsidRPr="00383FE3" w:rsidRDefault="00183E8E" w:rsidP="009A4A8C">
            <w:pPr>
              <w:jc w:val="center"/>
            </w:pPr>
            <w:r w:rsidRPr="00383FE3">
              <w:t>ОПК-1, ОПК-4, ПК-3</w:t>
            </w:r>
          </w:p>
        </w:tc>
        <w:tc>
          <w:tcPr>
            <w:tcW w:w="4252" w:type="dxa"/>
          </w:tcPr>
          <w:p w:rsidR="00183E8E" w:rsidRPr="00DC11F5" w:rsidRDefault="00183E8E" w:rsidP="00DB3A1C">
            <w:pPr>
              <w:pStyle w:val="ListParagraph"/>
              <w:ind w:left="0"/>
              <w:jc w:val="both"/>
            </w:pPr>
            <w:r>
              <w:t>Вопросы к занятию</w:t>
            </w:r>
            <w:r w:rsidRPr="00DC11F5">
              <w:t xml:space="preserve">, </w:t>
            </w:r>
            <w:r>
              <w:t>практические задания , задачи, ситуации</w:t>
            </w:r>
          </w:p>
        </w:tc>
      </w:tr>
      <w:tr w:rsidR="00183E8E" w:rsidRPr="00DC11F5" w:rsidTr="009A4A8C">
        <w:tc>
          <w:tcPr>
            <w:tcW w:w="464" w:type="dxa"/>
          </w:tcPr>
          <w:p w:rsidR="00183E8E" w:rsidRDefault="00183E8E" w:rsidP="00AA0852">
            <w:pPr>
              <w:pStyle w:val="ListParagraph"/>
              <w:numPr>
                <w:ilvl w:val="0"/>
                <w:numId w:val="3"/>
              </w:numPr>
              <w:ind w:left="0"/>
            </w:pPr>
            <w:r>
              <w:t>7</w:t>
            </w:r>
          </w:p>
        </w:tc>
        <w:tc>
          <w:tcPr>
            <w:tcW w:w="2552" w:type="dxa"/>
          </w:tcPr>
          <w:p w:rsidR="00183E8E" w:rsidRDefault="00183E8E" w:rsidP="00AA0852">
            <w:pPr>
              <w:jc w:val="both"/>
            </w:pPr>
            <w:r w:rsidRPr="00386834">
              <w:t>Понятие рынка, виды, классификация, сегментирование рынков. Комплексное исследование рынков.</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ListParagraph"/>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ListParagraph"/>
              <w:numPr>
                <w:ilvl w:val="0"/>
                <w:numId w:val="3"/>
              </w:numPr>
              <w:ind w:left="0"/>
            </w:pPr>
            <w:r>
              <w:t>8</w:t>
            </w:r>
          </w:p>
        </w:tc>
        <w:tc>
          <w:tcPr>
            <w:tcW w:w="2552" w:type="dxa"/>
          </w:tcPr>
          <w:p w:rsidR="00183E8E" w:rsidRDefault="00183E8E" w:rsidP="00AA0852">
            <w:pPr>
              <w:jc w:val="both"/>
            </w:pPr>
            <w:r w:rsidRPr="00386834">
              <w:t>Понятие и характеристики конкурентоспособности организации. Методы оценки конкурентоспособности</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ListParagraph"/>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pPr>
              <w:pStyle w:val="ListParagraph"/>
              <w:numPr>
                <w:ilvl w:val="0"/>
                <w:numId w:val="3"/>
              </w:numPr>
              <w:ind w:left="0"/>
            </w:pPr>
            <w:r>
              <w:t>9</w:t>
            </w:r>
          </w:p>
        </w:tc>
        <w:tc>
          <w:tcPr>
            <w:tcW w:w="2552" w:type="dxa"/>
          </w:tcPr>
          <w:p w:rsidR="00183E8E" w:rsidRPr="00A4693D" w:rsidRDefault="00183E8E" w:rsidP="00AA0852">
            <w:r w:rsidRPr="00A4693D">
              <w:t>Продуктовая концепция в маркетинге. Ассортиментная политика организации.</w:t>
            </w:r>
          </w:p>
          <w:p w:rsidR="00183E8E" w:rsidRDefault="00183E8E" w:rsidP="00AA0852">
            <w:r w:rsidRPr="00A4693D">
              <w:t>Жизненный цикл товара.</w:t>
            </w:r>
          </w:p>
          <w:p w:rsidR="00183E8E" w:rsidRPr="00A4693D" w:rsidRDefault="00183E8E" w:rsidP="00AA0852"/>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ListParagraph"/>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ListParagraph"/>
              <w:ind w:left="0"/>
            </w:pPr>
            <w:r>
              <w:t>10</w:t>
            </w:r>
          </w:p>
        </w:tc>
        <w:tc>
          <w:tcPr>
            <w:tcW w:w="2552" w:type="dxa"/>
          </w:tcPr>
          <w:p w:rsidR="00183E8E" w:rsidRDefault="00183E8E" w:rsidP="00AA0852">
            <w:pPr>
              <w:shd w:val="clear" w:color="auto" w:fill="FFFFFF"/>
            </w:pPr>
            <w:r w:rsidRPr="00E27F62">
              <w:t xml:space="preserve">Ценообразование в маркетинге. Понятие </w:t>
            </w:r>
            <w:r>
              <w:t>цены</w:t>
            </w:r>
            <w:r w:rsidRPr="00E27F62">
              <w:t>. Виды цен.</w:t>
            </w:r>
          </w:p>
          <w:p w:rsidR="00183E8E" w:rsidRPr="00D67324" w:rsidRDefault="00183E8E" w:rsidP="00AA0852">
            <w:pPr>
              <w:rPr>
                <w:rStyle w:val="Strong"/>
                <w:b w:val="0"/>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ListParagraph"/>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ListParagraph"/>
              <w:ind w:left="0"/>
            </w:pPr>
            <w:r>
              <w:t>11</w:t>
            </w:r>
          </w:p>
        </w:tc>
        <w:tc>
          <w:tcPr>
            <w:tcW w:w="2552" w:type="dxa"/>
          </w:tcPr>
          <w:p w:rsidR="00183E8E" w:rsidRDefault="00183E8E" w:rsidP="00AA0852">
            <w:pPr>
              <w:snapToGrid w:val="0"/>
              <w:rPr>
                <w:lang w:eastAsia="ar-SA"/>
              </w:rPr>
            </w:pPr>
            <w:r w:rsidRPr="00DF44E6">
              <w:rPr>
                <w:lang w:eastAsia="ar-SA"/>
              </w:rPr>
              <w:t xml:space="preserve">Система распределения товаров на рынке. </w:t>
            </w:r>
          </w:p>
          <w:p w:rsidR="00183E8E" w:rsidRPr="00DF44E6" w:rsidRDefault="00183E8E" w:rsidP="00AA0852">
            <w:pPr>
              <w:snapToGrid w:val="0"/>
              <w:rPr>
                <w:lang w:eastAsia="ar-SA"/>
              </w:rPr>
            </w:pPr>
          </w:p>
        </w:tc>
        <w:tc>
          <w:tcPr>
            <w:tcW w:w="2229" w:type="dxa"/>
          </w:tcPr>
          <w:p w:rsidR="00183E8E" w:rsidRPr="00383FE3" w:rsidRDefault="00183E8E" w:rsidP="009A4A8C">
            <w:pPr>
              <w:jc w:val="center"/>
            </w:pPr>
            <w:r w:rsidRPr="00383FE3">
              <w:rPr>
                <w:lang w:eastAsia="ar-SA"/>
              </w:rPr>
              <w:t>ОПК-1</w:t>
            </w:r>
          </w:p>
        </w:tc>
        <w:tc>
          <w:tcPr>
            <w:tcW w:w="4252" w:type="dxa"/>
          </w:tcPr>
          <w:p w:rsidR="00183E8E" w:rsidRDefault="00183E8E" w:rsidP="00AA0852">
            <w:pPr>
              <w:pStyle w:val="ListParagraph"/>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r>
              <w:t>12</w:t>
            </w:r>
          </w:p>
        </w:tc>
        <w:tc>
          <w:tcPr>
            <w:tcW w:w="2552" w:type="dxa"/>
          </w:tcPr>
          <w:p w:rsidR="00183E8E" w:rsidRDefault="00183E8E"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ListParagraph"/>
              <w:ind w:left="0"/>
              <w:jc w:val="both"/>
            </w:pPr>
            <w:r w:rsidRPr="003373BE">
              <w:t xml:space="preserve">Вопросы к занятию, </w:t>
            </w:r>
            <w:r>
              <w:t>деловая игра</w:t>
            </w:r>
          </w:p>
        </w:tc>
      </w:tr>
      <w:tr w:rsidR="00183E8E" w:rsidRPr="00DC11F5" w:rsidTr="009A4A8C">
        <w:tc>
          <w:tcPr>
            <w:tcW w:w="464" w:type="dxa"/>
          </w:tcPr>
          <w:p w:rsidR="00183E8E" w:rsidRDefault="00183E8E" w:rsidP="00AA0852">
            <w:r>
              <w:t>13</w:t>
            </w:r>
          </w:p>
        </w:tc>
        <w:tc>
          <w:tcPr>
            <w:tcW w:w="2552" w:type="dxa"/>
          </w:tcPr>
          <w:p w:rsidR="00183E8E" w:rsidRDefault="00183E8E" w:rsidP="00AA0852">
            <w:pPr>
              <w:snapToGrid w:val="0"/>
              <w:rPr>
                <w:lang w:eastAsia="ar-SA"/>
              </w:rPr>
            </w:pPr>
            <w:r w:rsidRPr="00FE6990">
              <w:rPr>
                <w:lang w:eastAsia="ar-SA"/>
              </w:rPr>
              <w:t>Инструменты коммуникаций и их характеристики</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383FE3">
            <w:pPr>
              <w:pStyle w:val="ListParagraph"/>
              <w:ind w:left="0"/>
              <w:jc w:val="both"/>
            </w:pPr>
            <w:r w:rsidRPr="003373BE">
              <w:t xml:space="preserve">Вопросы к занятию, </w:t>
            </w:r>
            <w:r>
              <w:t>творческие</w:t>
            </w:r>
            <w:r w:rsidRPr="003373BE">
              <w:t xml:space="preserve"> задания</w:t>
            </w:r>
            <w:r>
              <w:t>, проблемные ситуации</w:t>
            </w:r>
          </w:p>
        </w:tc>
      </w:tr>
      <w:tr w:rsidR="00183E8E" w:rsidRPr="00DC11F5" w:rsidTr="009A4A8C">
        <w:tc>
          <w:tcPr>
            <w:tcW w:w="464" w:type="dxa"/>
          </w:tcPr>
          <w:p w:rsidR="00183E8E" w:rsidRDefault="00183E8E" w:rsidP="00AA0852">
            <w:r>
              <w:t>14</w:t>
            </w:r>
          </w:p>
        </w:tc>
        <w:tc>
          <w:tcPr>
            <w:tcW w:w="2552" w:type="dxa"/>
          </w:tcPr>
          <w:p w:rsidR="00183E8E" w:rsidRPr="00DF44E6" w:rsidRDefault="00183E8E" w:rsidP="00AA0852">
            <w:pPr>
              <w:snapToGrid w:val="0"/>
              <w:rPr>
                <w:lang w:eastAsia="ar-SA"/>
              </w:rPr>
            </w:pPr>
            <w:r w:rsidRPr="00760125">
              <w:rPr>
                <w:lang w:eastAsia="ar-SA"/>
              </w:rPr>
              <w:t xml:space="preserve">Управление маркетинговой деятельностью. </w:t>
            </w: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ListParagraph"/>
              <w:ind w:left="0"/>
              <w:jc w:val="both"/>
            </w:pPr>
            <w:r w:rsidRPr="003373BE">
              <w:t xml:space="preserve">Вопросы </w:t>
            </w:r>
            <w:r>
              <w:t>к занятию, практические задания, задачи</w:t>
            </w:r>
          </w:p>
        </w:tc>
      </w:tr>
    </w:tbl>
    <w:p w:rsidR="00183E8E" w:rsidRDefault="00183E8E" w:rsidP="00D00133">
      <w:pPr>
        <w:autoSpaceDE w:val="0"/>
        <w:autoSpaceDN w:val="0"/>
        <w:adjustRightInd w:val="0"/>
        <w:ind w:left="720"/>
        <w:jc w:val="both"/>
        <w:rPr>
          <w:iCs/>
        </w:rPr>
      </w:pPr>
    </w:p>
    <w:p w:rsidR="00183E8E" w:rsidRPr="00DC11F5" w:rsidRDefault="00183E8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3E8E" w:rsidRPr="00DC11F5" w:rsidRDefault="00183E8E" w:rsidP="0001303E">
      <w:pPr>
        <w:autoSpaceDE w:val="0"/>
        <w:autoSpaceDN w:val="0"/>
        <w:adjustRightInd w:val="0"/>
        <w:ind w:left="720"/>
        <w:jc w:val="both"/>
        <w:rPr>
          <w:i/>
          <w:iCs/>
          <w:u w:val="single"/>
        </w:rPr>
      </w:pPr>
    </w:p>
    <w:p w:rsidR="00183E8E" w:rsidRPr="009B1BE2" w:rsidRDefault="00183E8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183E8E" w:rsidRPr="00466912" w:rsidRDefault="00183E8E"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3E8E" w:rsidRDefault="00183E8E" w:rsidP="001D1585">
      <w:pPr>
        <w:ind w:left="709"/>
        <w:jc w:val="both"/>
      </w:pPr>
      <w:r>
        <w:t>1.Предпосылки возникновения маркетинга.</w:t>
      </w:r>
    </w:p>
    <w:p w:rsidR="00183E8E" w:rsidRDefault="00183E8E" w:rsidP="001D1585">
      <w:pPr>
        <w:ind w:left="709"/>
        <w:jc w:val="both"/>
      </w:pPr>
      <w:r>
        <w:t>2.Практическое применение концепции маркетинг-микса.</w:t>
      </w:r>
    </w:p>
    <w:p w:rsidR="00183E8E" w:rsidRDefault="00183E8E" w:rsidP="001D1585">
      <w:pPr>
        <w:ind w:left="709"/>
        <w:jc w:val="both"/>
      </w:pPr>
      <w:r>
        <w:t>3.Модификации Модели 4P</w:t>
      </w:r>
    </w:p>
    <w:p w:rsidR="00183E8E" w:rsidRDefault="00183E8E" w:rsidP="001D1585">
      <w:pPr>
        <w:ind w:left="709"/>
        <w:jc w:val="both"/>
        <w:rPr>
          <w:b/>
        </w:rPr>
      </w:pPr>
      <w:r>
        <w:t>4.Зарубежный опыт предпринимательской деятельности с использованием маркетинга</w:t>
      </w:r>
    </w:p>
    <w:p w:rsidR="00183E8E" w:rsidRPr="009A5975" w:rsidRDefault="00183E8E" w:rsidP="0001303E">
      <w:pPr>
        <w:ind w:firstLine="426"/>
        <w:jc w:val="both"/>
        <w:rPr>
          <w:bCs/>
          <w:i/>
        </w:rPr>
      </w:pPr>
    </w:p>
    <w:p w:rsidR="00183E8E" w:rsidRPr="00156BE2" w:rsidRDefault="00183E8E"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183E8E" w:rsidRDefault="00183E8E"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183E8E" w:rsidRDefault="00183E8E" w:rsidP="00241C99">
      <w:pPr>
        <w:ind w:firstLine="426"/>
        <w:jc w:val="both"/>
      </w:pPr>
      <w:r>
        <w:t xml:space="preserve">1. Чувство ощущаемой человеком нехватки чего-либо. </w:t>
      </w:r>
    </w:p>
    <w:p w:rsidR="00183E8E" w:rsidRDefault="00183E8E" w:rsidP="00241C99">
      <w:pPr>
        <w:ind w:firstLine="426"/>
        <w:jc w:val="both"/>
      </w:pPr>
      <w:r>
        <w:t xml:space="preserve">2. Потребность, подкрепленная покупательской способностью. </w:t>
      </w:r>
    </w:p>
    <w:p w:rsidR="00183E8E" w:rsidRDefault="00183E8E" w:rsidP="00241C99">
      <w:pPr>
        <w:ind w:firstLine="426"/>
        <w:jc w:val="both"/>
      </w:pPr>
      <w:r>
        <w:t xml:space="preserve">3. Нужда, принявшая специфическую форму в соответствии с культурным уровнем и личностью индивида. </w:t>
      </w:r>
    </w:p>
    <w:p w:rsidR="00183E8E" w:rsidRDefault="00183E8E"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183E8E" w:rsidRDefault="00183E8E"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183E8E" w:rsidRDefault="00183E8E"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183E8E" w:rsidRDefault="00183E8E" w:rsidP="00241C99">
      <w:pPr>
        <w:ind w:firstLine="426"/>
        <w:jc w:val="both"/>
      </w:pPr>
      <w:r>
        <w:t>7. Акт (процесс) получения от кого-либо желаемого объекта с предложением чего-либо взамен.</w:t>
      </w:r>
    </w:p>
    <w:p w:rsidR="00183E8E" w:rsidRDefault="00183E8E"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183E8E" w:rsidRDefault="00183E8E" w:rsidP="00241C99">
      <w:pPr>
        <w:ind w:firstLine="426"/>
        <w:jc w:val="both"/>
      </w:pPr>
      <w:r>
        <w:t>Ответы:</w:t>
      </w:r>
    </w:p>
    <w:p w:rsidR="00183E8E" w:rsidRDefault="00183E8E" w:rsidP="00241C99">
      <w:pPr>
        <w:ind w:firstLine="426"/>
        <w:jc w:val="both"/>
      </w:pPr>
      <w:r>
        <w:t>1. Рыночный потенциал.</w:t>
      </w:r>
    </w:p>
    <w:p w:rsidR="00183E8E" w:rsidRDefault="00183E8E" w:rsidP="00241C99">
      <w:pPr>
        <w:ind w:firstLine="426"/>
        <w:jc w:val="both"/>
      </w:pPr>
      <w:r>
        <w:t>2. Обмен.</w:t>
      </w:r>
    </w:p>
    <w:p w:rsidR="00183E8E" w:rsidRDefault="00183E8E" w:rsidP="00241C99">
      <w:pPr>
        <w:ind w:firstLine="426"/>
        <w:jc w:val="both"/>
      </w:pPr>
      <w:r>
        <w:t>3. Рынок.</w:t>
      </w:r>
    </w:p>
    <w:p w:rsidR="00183E8E" w:rsidRDefault="00183E8E" w:rsidP="00241C99">
      <w:pPr>
        <w:ind w:firstLine="426"/>
        <w:jc w:val="both"/>
      </w:pPr>
      <w:r>
        <w:t>4. Потребность.</w:t>
      </w:r>
    </w:p>
    <w:p w:rsidR="00183E8E" w:rsidRDefault="00183E8E" w:rsidP="00241C99">
      <w:pPr>
        <w:ind w:firstLine="426"/>
        <w:jc w:val="both"/>
      </w:pPr>
      <w:r>
        <w:t>5. Конкуренция.</w:t>
      </w:r>
    </w:p>
    <w:p w:rsidR="00183E8E" w:rsidRDefault="00183E8E" w:rsidP="00241C99">
      <w:pPr>
        <w:ind w:firstLine="426"/>
        <w:jc w:val="both"/>
      </w:pPr>
      <w:r>
        <w:t>6. Нужда.</w:t>
      </w:r>
    </w:p>
    <w:p w:rsidR="00183E8E" w:rsidRDefault="00183E8E" w:rsidP="00241C99">
      <w:pPr>
        <w:ind w:firstLine="426"/>
        <w:jc w:val="both"/>
      </w:pPr>
      <w:r>
        <w:t>7. Запрос.</w:t>
      </w:r>
    </w:p>
    <w:p w:rsidR="00183E8E" w:rsidRDefault="00183E8E" w:rsidP="00241C99">
      <w:pPr>
        <w:ind w:firstLine="426"/>
        <w:jc w:val="both"/>
      </w:pPr>
      <w:r>
        <w:t>8. Товар.</w:t>
      </w:r>
    </w:p>
    <w:p w:rsidR="00183E8E" w:rsidRDefault="00183E8E" w:rsidP="00BF5AFE">
      <w:pPr>
        <w:jc w:val="both"/>
      </w:pPr>
      <w:r w:rsidRPr="009A5975">
        <w:rPr>
          <w:bCs/>
          <w:i/>
        </w:rPr>
        <w:t>Подготовка и защита информационного проекта (презентации):</w:t>
      </w:r>
      <w:r w:rsidRPr="00156BE2">
        <w:t>Зарубежный опыт предпринимательской деятельности с использованием маркетинга</w:t>
      </w:r>
      <w:r>
        <w:t>.</w:t>
      </w:r>
    </w:p>
    <w:p w:rsidR="00183E8E" w:rsidRPr="00793E53" w:rsidRDefault="00183E8E"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Default="00183E8E" w:rsidP="00156BE2">
      <w:pPr>
        <w:ind w:firstLine="426"/>
        <w:jc w:val="both"/>
      </w:pPr>
    </w:p>
    <w:p w:rsidR="00183E8E" w:rsidRPr="00BD106F" w:rsidRDefault="00183E8E" w:rsidP="009A4A8C">
      <w:pPr>
        <w:pStyle w:val="1"/>
        <w:spacing w:after="0" w:line="240" w:lineRule="auto"/>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183E8E" w:rsidRPr="00391039" w:rsidRDefault="00183E8E" w:rsidP="009A4A8C">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183E8E" w:rsidRDefault="00183E8E" w:rsidP="00391039">
      <w:pPr>
        <w:ind w:firstLine="709"/>
        <w:jc w:val="both"/>
      </w:pPr>
      <w:r>
        <w:t xml:space="preserve">1.Эволюция концепции маркетинга. </w:t>
      </w:r>
    </w:p>
    <w:p w:rsidR="00183E8E" w:rsidRDefault="00183E8E" w:rsidP="00391039">
      <w:pPr>
        <w:ind w:firstLine="709"/>
        <w:jc w:val="both"/>
      </w:pPr>
      <w:r>
        <w:t xml:space="preserve">2.Социально-этичный маркетинг. </w:t>
      </w:r>
    </w:p>
    <w:p w:rsidR="00183E8E" w:rsidRDefault="00183E8E" w:rsidP="00391039">
      <w:pPr>
        <w:ind w:firstLine="709"/>
        <w:jc w:val="both"/>
      </w:pPr>
      <w:r>
        <w:t>3. Маркетинг взаимоотношений</w:t>
      </w:r>
    </w:p>
    <w:p w:rsidR="00183E8E" w:rsidRDefault="00183E8E" w:rsidP="00391039">
      <w:pPr>
        <w:ind w:firstLine="709"/>
        <w:jc w:val="both"/>
      </w:pPr>
      <w:r>
        <w:t>4.Этапы реализации концепции маркетинга.</w:t>
      </w:r>
    </w:p>
    <w:p w:rsidR="00183E8E" w:rsidRPr="00466912" w:rsidRDefault="00183E8E"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183E8E" w:rsidRDefault="00183E8E" w:rsidP="006428A7">
      <w:pPr>
        <w:pStyle w:val="1"/>
        <w:spacing w:after="0" w:line="240" w:lineRule="auto"/>
        <w:ind w:left="0" w:firstLine="709"/>
        <w:jc w:val="both"/>
        <w:rPr>
          <w:rFonts w:ascii="Times New Roman" w:hAnsi="Times New Roman"/>
          <w:b/>
          <w:color w:val="000000"/>
          <w:spacing w:val="2"/>
          <w:sz w:val="24"/>
          <w:szCs w:val="24"/>
        </w:rPr>
      </w:pPr>
    </w:p>
    <w:p w:rsidR="00183E8E" w:rsidRPr="00FD0CEF" w:rsidRDefault="00183E8E" w:rsidP="006428A7">
      <w:pPr>
        <w:pStyle w:val="1"/>
        <w:spacing w:after="0" w:line="240" w:lineRule="auto"/>
        <w:ind w:left="0" w:firstLine="709"/>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r w:rsidRPr="00FD0CEF">
        <w:rPr>
          <w:rFonts w:ascii="Times New Roman" w:hAnsi="Times New Roman"/>
          <w:b/>
          <w:sz w:val="24"/>
          <w:szCs w:val="24"/>
        </w:rPr>
        <w:t>(проводится в форме практической подготовки)</w:t>
      </w:r>
    </w:p>
    <w:p w:rsidR="00183E8E" w:rsidRPr="00466912" w:rsidRDefault="00183E8E" w:rsidP="00754ADC">
      <w:pPr>
        <w:ind w:firstLine="709"/>
        <w:jc w:val="both"/>
        <w:rPr>
          <w:i/>
        </w:rPr>
      </w:pPr>
      <w:r w:rsidRPr="00466912">
        <w:rPr>
          <w:i/>
        </w:rPr>
        <w:t>Вопросы к занятию</w:t>
      </w:r>
    </w:p>
    <w:p w:rsidR="00183E8E" w:rsidRDefault="00183E8E" w:rsidP="00754ADC">
      <w:pPr>
        <w:ind w:firstLine="709"/>
        <w:jc w:val="both"/>
      </w:pPr>
      <w:r>
        <w:t xml:space="preserve">1.Факторы микросреды, их взаимосвязь и участие в разработке планов маркетинга. </w:t>
      </w:r>
    </w:p>
    <w:p w:rsidR="00183E8E" w:rsidRDefault="00183E8E" w:rsidP="00754ADC">
      <w:pPr>
        <w:ind w:firstLine="709"/>
        <w:jc w:val="both"/>
      </w:pPr>
      <w:r>
        <w:t>2.Факторы макросреды, их содержание взаимосвязь и влияние на принятие решений в сфере маркетинга.</w:t>
      </w:r>
    </w:p>
    <w:p w:rsidR="00183E8E" w:rsidRDefault="00183E8E" w:rsidP="00754ADC">
      <w:pPr>
        <w:ind w:firstLine="709"/>
        <w:jc w:val="both"/>
        <w:rPr>
          <w:b/>
        </w:rPr>
      </w:pPr>
    </w:p>
    <w:p w:rsidR="00183E8E" w:rsidRDefault="00183E8E" w:rsidP="00BF5AFE">
      <w:pPr>
        <w:jc w:val="both"/>
        <w:rPr>
          <w:i/>
        </w:rPr>
      </w:pPr>
      <w:r w:rsidRPr="00FD0CEF">
        <w:rPr>
          <w:bCs/>
          <w:i/>
        </w:rPr>
        <w:t>З</w:t>
      </w:r>
      <w:r w:rsidRPr="00FD0CEF">
        <w:rPr>
          <w:i/>
        </w:rPr>
        <w:t>адание для практической подготовки:</w:t>
      </w:r>
    </w:p>
    <w:p w:rsidR="00183E8E" w:rsidRDefault="00183E8E" w:rsidP="00BF5AFE">
      <w:pPr>
        <w:spacing w:line="276" w:lineRule="auto"/>
        <w:jc w:val="both"/>
      </w:pPr>
      <w:r w:rsidRPr="00BF5AFE">
        <w:t xml:space="preserve">Выберите предприятие, организацию. </w:t>
      </w:r>
    </w:p>
    <w:p w:rsidR="00183E8E" w:rsidRPr="00BF5AFE" w:rsidRDefault="00183E8E" w:rsidP="00BF5AFE">
      <w:pPr>
        <w:spacing w:line="276" w:lineRule="auto"/>
        <w:jc w:val="both"/>
      </w:pPr>
      <w:r>
        <w:t>1)</w:t>
      </w:r>
      <w:r w:rsidRPr="00BF5AFE">
        <w:t xml:space="preserve">Дайте полную характеристику данному предприятию. </w:t>
      </w:r>
    </w:p>
    <w:p w:rsidR="00183E8E" w:rsidRPr="00BF5AFE" w:rsidRDefault="00183E8E" w:rsidP="00BF5AFE">
      <w:pPr>
        <w:spacing w:line="276" w:lineRule="auto"/>
        <w:jc w:val="both"/>
      </w:pPr>
      <w:r>
        <w:t>2)</w:t>
      </w:r>
      <w:r w:rsidRPr="00BF5AFE">
        <w:t xml:space="preserve">Опишите внешнюю среду организации. </w:t>
      </w:r>
    </w:p>
    <w:p w:rsidR="00183E8E" w:rsidRPr="00BF5AFE" w:rsidRDefault="00183E8E" w:rsidP="00BF5AFE">
      <w:pPr>
        <w:spacing w:line="276" w:lineRule="auto"/>
        <w:ind w:firstLine="708"/>
        <w:jc w:val="both"/>
      </w:pPr>
      <w:r w:rsidRPr="00BF5AFE">
        <w:t xml:space="preserve">Среда прямого воздействия: </w:t>
      </w:r>
    </w:p>
    <w:p w:rsidR="00183E8E" w:rsidRPr="00BF5AFE" w:rsidRDefault="00183E8E" w:rsidP="00BF5AFE">
      <w:pPr>
        <w:spacing w:line="276" w:lineRule="auto"/>
        <w:ind w:firstLine="708"/>
        <w:jc w:val="both"/>
      </w:pPr>
      <w:r w:rsidRPr="00BF5AFE">
        <w:t xml:space="preserve">1. Потребители. </w:t>
      </w:r>
    </w:p>
    <w:p w:rsidR="00183E8E" w:rsidRPr="00BF5AFE" w:rsidRDefault="00183E8E" w:rsidP="00BF5AFE">
      <w:pPr>
        <w:spacing w:line="276" w:lineRule="auto"/>
        <w:ind w:firstLine="708"/>
        <w:jc w:val="both"/>
      </w:pPr>
      <w:r w:rsidRPr="00BF5AFE">
        <w:t xml:space="preserve">1.1. Какую продукцию производит данная организация (оказывает услуги). </w:t>
      </w:r>
    </w:p>
    <w:p w:rsidR="00183E8E" w:rsidRPr="00BF5AFE" w:rsidRDefault="00183E8E" w:rsidP="00BF5AFE">
      <w:pPr>
        <w:spacing w:line="276" w:lineRule="auto"/>
        <w:ind w:firstLine="708"/>
        <w:jc w:val="both"/>
      </w:pPr>
      <w:r w:rsidRPr="00BF5AFE">
        <w:t xml:space="preserve">1.2. Цены на производимую продукцию (оказываемые услуги). </w:t>
      </w:r>
    </w:p>
    <w:p w:rsidR="00183E8E" w:rsidRPr="00BF5AFE" w:rsidRDefault="00183E8E" w:rsidP="00BF5AFE">
      <w:pPr>
        <w:spacing w:line="276" w:lineRule="auto"/>
        <w:ind w:firstLine="708"/>
        <w:jc w:val="both"/>
      </w:pPr>
      <w:r w:rsidRPr="00BF5AFE">
        <w:t xml:space="preserve">2. Поставщики материальных, трудовых и финансовых ресурсов. </w:t>
      </w:r>
    </w:p>
    <w:p w:rsidR="00183E8E" w:rsidRPr="00BF5AFE" w:rsidRDefault="00183E8E" w:rsidP="00BF5AFE">
      <w:pPr>
        <w:spacing w:line="276" w:lineRule="auto"/>
        <w:ind w:firstLine="708"/>
        <w:jc w:val="both"/>
      </w:pPr>
      <w:r w:rsidRPr="00BF5AFE">
        <w:t xml:space="preserve">2.1. Как организация будет обеспечивать себя материальными и трудовыми ресурсами? </w:t>
      </w:r>
    </w:p>
    <w:p w:rsidR="00183E8E" w:rsidRPr="00BF5AFE" w:rsidRDefault="00183E8E" w:rsidP="00BF5AFE">
      <w:pPr>
        <w:spacing w:line="276" w:lineRule="auto"/>
        <w:ind w:firstLine="708"/>
        <w:jc w:val="both"/>
      </w:pPr>
      <w:r w:rsidRPr="00BF5AFE">
        <w:t xml:space="preserve">3. Конкуренты. </w:t>
      </w:r>
    </w:p>
    <w:p w:rsidR="00183E8E" w:rsidRPr="00BF5AFE" w:rsidRDefault="00183E8E" w:rsidP="00BF5AFE">
      <w:pPr>
        <w:spacing w:line="276" w:lineRule="auto"/>
        <w:ind w:firstLine="708"/>
        <w:jc w:val="both"/>
      </w:pPr>
      <w:r w:rsidRPr="00BF5AFE">
        <w:t xml:space="preserve">3.1. Опишите конкурентов данной организации. </w:t>
      </w:r>
    </w:p>
    <w:p w:rsidR="00183E8E" w:rsidRPr="00BF5AFE" w:rsidRDefault="00183E8E" w:rsidP="00BF5AFE">
      <w:pPr>
        <w:spacing w:line="276" w:lineRule="auto"/>
        <w:ind w:firstLine="708"/>
        <w:jc w:val="both"/>
      </w:pPr>
      <w:r w:rsidRPr="00BF5AFE">
        <w:t xml:space="preserve">4. Законы и государственные органы. </w:t>
      </w:r>
    </w:p>
    <w:p w:rsidR="00183E8E" w:rsidRPr="00BF5AFE" w:rsidRDefault="00183E8E" w:rsidP="00BF5AFE">
      <w:pPr>
        <w:spacing w:line="276" w:lineRule="auto"/>
        <w:ind w:firstLine="708"/>
        <w:jc w:val="both"/>
      </w:pPr>
      <w:r w:rsidRPr="00BF5AFE">
        <w:t xml:space="preserve">4.1. Какие законы соблюдает организация в своей деятельности? </w:t>
      </w:r>
    </w:p>
    <w:p w:rsidR="00183E8E" w:rsidRPr="00BF5AFE" w:rsidRDefault="00183E8E" w:rsidP="00BF5AFE">
      <w:pPr>
        <w:spacing w:line="276" w:lineRule="auto"/>
        <w:ind w:firstLine="708"/>
        <w:jc w:val="both"/>
      </w:pPr>
      <w:r w:rsidRPr="00BF5AFE">
        <w:t xml:space="preserve">5. Профсоюзы. </w:t>
      </w:r>
    </w:p>
    <w:p w:rsidR="00183E8E" w:rsidRPr="00BF5AFE" w:rsidRDefault="00183E8E" w:rsidP="00BF5AFE">
      <w:pPr>
        <w:spacing w:line="276" w:lineRule="auto"/>
        <w:ind w:firstLine="708"/>
        <w:jc w:val="both"/>
      </w:pPr>
      <w:r w:rsidRPr="00BF5AFE">
        <w:t xml:space="preserve">5.1. Опишите работу профсоюза в данной организации. </w:t>
      </w:r>
    </w:p>
    <w:p w:rsidR="00183E8E" w:rsidRPr="00BF5AFE" w:rsidRDefault="00183E8E" w:rsidP="00BF5AFE">
      <w:pPr>
        <w:spacing w:line="276" w:lineRule="auto"/>
        <w:ind w:firstLine="708"/>
        <w:jc w:val="both"/>
      </w:pPr>
      <w:r w:rsidRPr="00BF5AFE">
        <w:t xml:space="preserve">Среда косвенного воздействия: </w:t>
      </w:r>
    </w:p>
    <w:p w:rsidR="00183E8E" w:rsidRPr="00BF5AFE" w:rsidRDefault="00183E8E" w:rsidP="00BF5AFE">
      <w:pPr>
        <w:spacing w:line="276" w:lineRule="auto"/>
        <w:ind w:firstLine="708"/>
        <w:jc w:val="both"/>
      </w:pPr>
      <w:r w:rsidRPr="00BF5AFE">
        <w:t xml:space="preserve">1. Состояние экономики. </w:t>
      </w:r>
    </w:p>
    <w:p w:rsidR="00183E8E" w:rsidRPr="00BF5AFE" w:rsidRDefault="00183E8E" w:rsidP="00BF5AFE">
      <w:pPr>
        <w:spacing w:line="276" w:lineRule="auto"/>
        <w:ind w:firstLine="708"/>
        <w:jc w:val="both"/>
      </w:pPr>
      <w:r w:rsidRPr="00BF5AFE">
        <w:t xml:space="preserve">1.1. Опишите, как влияет инфляция на работу организации. </w:t>
      </w:r>
    </w:p>
    <w:p w:rsidR="00183E8E" w:rsidRPr="00BF5AFE" w:rsidRDefault="00183E8E" w:rsidP="00BF5AFE">
      <w:pPr>
        <w:spacing w:line="276" w:lineRule="auto"/>
        <w:ind w:firstLine="708"/>
        <w:jc w:val="both"/>
      </w:pPr>
      <w:r w:rsidRPr="00BF5AFE">
        <w:t xml:space="preserve">1.2. Платежеспособный спрос. </w:t>
      </w:r>
    </w:p>
    <w:p w:rsidR="00183E8E" w:rsidRPr="00BF5AFE" w:rsidRDefault="00183E8E" w:rsidP="00BF5AFE">
      <w:pPr>
        <w:spacing w:line="276" w:lineRule="auto"/>
        <w:ind w:firstLine="708"/>
        <w:jc w:val="both"/>
      </w:pPr>
      <w:r w:rsidRPr="00BF5AFE">
        <w:t xml:space="preserve">2. Научно-технический прогресс. </w:t>
      </w:r>
    </w:p>
    <w:p w:rsidR="00183E8E" w:rsidRPr="00BF5AFE" w:rsidRDefault="00183E8E" w:rsidP="00BF5AFE">
      <w:pPr>
        <w:spacing w:line="276" w:lineRule="auto"/>
        <w:ind w:firstLine="708"/>
        <w:jc w:val="both"/>
      </w:pPr>
      <w:r w:rsidRPr="00BF5AFE">
        <w:t xml:space="preserve">2.1. Какую технику в своей работе использует организация? </w:t>
      </w:r>
    </w:p>
    <w:p w:rsidR="00183E8E" w:rsidRPr="00BF5AFE" w:rsidRDefault="00183E8E" w:rsidP="00BF5AFE">
      <w:pPr>
        <w:spacing w:line="276" w:lineRule="auto"/>
        <w:ind w:firstLine="708"/>
        <w:jc w:val="both"/>
      </w:pPr>
      <w:r w:rsidRPr="00BF5AFE">
        <w:t xml:space="preserve">3. Политика. </w:t>
      </w:r>
    </w:p>
    <w:p w:rsidR="00183E8E" w:rsidRPr="00BF5AFE" w:rsidRDefault="00183E8E" w:rsidP="00BF5AFE">
      <w:pPr>
        <w:spacing w:line="276" w:lineRule="auto"/>
        <w:ind w:firstLine="708"/>
        <w:jc w:val="both"/>
      </w:pPr>
      <w:r w:rsidRPr="00BF5AFE">
        <w:t xml:space="preserve">3.1. Опишите политическую ситуацию в г.Ставрополя. Благоприятно ли она влияет на деятельность организации? </w:t>
      </w:r>
    </w:p>
    <w:p w:rsidR="00183E8E" w:rsidRPr="00BF5AFE" w:rsidRDefault="00183E8E" w:rsidP="00BF5AFE">
      <w:pPr>
        <w:spacing w:line="276" w:lineRule="auto"/>
        <w:ind w:firstLine="708"/>
        <w:jc w:val="both"/>
      </w:pPr>
      <w:r w:rsidRPr="00BF5AFE">
        <w:t xml:space="preserve">4. Социальные факторы. </w:t>
      </w:r>
    </w:p>
    <w:p w:rsidR="00183E8E" w:rsidRPr="00BF5AFE" w:rsidRDefault="00183E8E" w:rsidP="00BF5AFE">
      <w:pPr>
        <w:spacing w:line="276" w:lineRule="auto"/>
        <w:ind w:firstLine="708"/>
        <w:jc w:val="both"/>
      </w:pPr>
      <w:r w:rsidRPr="00BF5AFE">
        <w:t xml:space="preserve">4.1. Как соблюдаются социальные факторы в работе организации? </w:t>
      </w:r>
    </w:p>
    <w:p w:rsidR="00183E8E" w:rsidRPr="00BF5AFE" w:rsidRDefault="00183E8E" w:rsidP="00BF5AFE">
      <w:pPr>
        <w:spacing w:line="276" w:lineRule="auto"/>
        <w:ind w:firstLine="708"/>
        <w:jc w:val="both"/>
      </w:pPr>
      <w:r w:rsidRPr="00BF5AFE">
        <w:t xml:space="preserve">5. Международные события. </w:t>
      </w:r>
    </w:p>
    <w:p w:rsidR="00183E8E" w:rsidRPr="00BF5AFE" w:rsidRDefault="00183E8E" w:rsidP="00BF5AFE">
      <w:pPr>
        <w:spacing w:line="276" w:lineRule="auto"/>
        <w:ind w:firstLine="708"/>
        <w:jc w:val="both"/>
      </w:pPr>
      <w:r w:rsidRPr="00BF5AFE">
        <w:t xml:space="preserve">5.1. Осуществляет ли экспорт (импорт) организация? </w:t>
      </w:r>
    </w:p>
    <w:p w:rsidR="00183E8E" w:rsidRPr="00BF5AFE" w:rsidRDefault="00183E8E" w:rsidP="00BF5AFE">
      <w:pPr>
        <w:spacing w:line="276" w:lineRule="auto"/>
        <w:ind w:firstLine="708"/>
        <w:jc w:val="both"/>
      </w:pPr>
      <w:r w:rsidRPr="00BF5AFE">
        <w:t xml:space="preserve">5.2. Имеет ли данная организация совместные предприятия? </w:t>
      </w:r>
    </w:p>
    <w:p w:rsidR="00183E8E" w:rsidRPr="00BF5AFE" w:rsidRDefault="00183E8E" w:rsidP="00BF5AFE">
      <w:pPr>
        <w:spacing w:line="276" w:lineRule="auto"/>
        <w:jc w:val="both"/>
      </w:pPr>
      <w:r>
        <w:t xml:space="preserve">3) </w:t>
      </w:r>
      <w:r w:rsidRPr="00BF5AFE">
        <w:t xml:space="preserve">Опишите внутреннюю среду организации. </w:t>
      </w:r>
    </w:p>
    <w:p w:rsidR="00183E8E" w:rsidRPr="00BF5AFE" w:rsidRDefault="00183E8E" w:rsidP="00BF5AFE">
      <w:pPr>
        <w:spacing w:line="276" w:lineRule="auto"/>
        <w:ind w:firstLine="708"/>
        <w:jc w:val="both"/>
      </w:pPr>
      <w:r w:rsidRPr="00BF5AFE">
        <w:t xml:space="preserve">1. Какую цель стремится добиться организация в ходе своей деятельности? </w:t>
      </w:r>
    </w:p>
    <w:p w:rsidR="00183E8E" w:rsidRPr="00BF5AFE" w:rsidRDefault="00183E8E" w:rsidP="00BF5AFE">
      <w:pPr>
        <w:spacing w:line="276" w:lineRule="auto"/>
        <w:ind w:firstLine="708"/>
        <w:jc w:val="both"/>
      </w:pPr>
      <w:r w:rsidRPr="00BF5AFE">
        <w:t xml:space="preserve">2. Составьте структуру организации. </w:t>
      </w:r>
    </w:p>
    <w:p w:rsidR="00183E8E" w:rsidRPr="00BF5AFE" w:rsidRDefault="00183E8E" w:rsidP="00BF5AFE">
      <w:pPr>
        <w:spacing w:line="276" w:lineRule="auto"/>
        <w:ind w:firstLine="708"/>
        <w:jc w:val="both"/>
      </w:pPr>
      <w:r w:rsidRPr="00BF5AFE">
        <w:t xml:space="preserve">3. Какие задачи перед собой ставит организация в работе людьми, предметами, информацией? </w:t>
      </w:r>
    </w:p>
    <w:p w:rsidR="00183E8E" w:rsidRPr="00BF5AFE" w:rsidRDefault="00183E8E" w:rsidP="00BF5AFE">
      <w:pPr>
        <w:spacing w:line="276" w:lineRule="auto"/>
        <w:ind w:firstLine="708"/>
        <w:jc w:val="both"/>
      </w:pPr>
      <w:r w:rsidRPr="00BF5AFE">
        <w:t>4. Как</w:t>
      </w:r>
      <w:r>
        <w:t>ие</w:t>
      </w:r>
      <w:r w:rsidRPr="00BF5AFE">
        <w:t xml:space="preserve"> технологи</w:t>
      </w:r>
      <w:r>
        <w:t>и</w:t>
      </w:r>
      <w:r w:rsidRPr="00BF5AFE">
        <w:t xml:space="preserve"> использу</w:t>
      </w:r>
      <w:r>
        <w:t>ю</w:t>
      </w:r>
      <w:r w:rsidRPr="00BF5AFE">
        <w:t xml:space="preserve">тся в работе организации? </w:t>
      </w:r>
    </w:p>
    <w:p w:rsidR="00183E8E" w:rsidRPr="00BF5AFE" w:rsidRDefault="00183E8E" w:rsidP="00BF5AFE">
      <w:pPr>
        <w:spacing w:line="276" w:lineRule="auto"/>
        <w:ind w:firstLine="708"/>
        <w:jc w:val="both"/>
      </w:pPr>
      <w:r w:rsidRPr="00BF5AFE">
        <w:t xml:space="preserve">5. Дайте описание должностных обязанностей каждого работника (людей) организации. </w:t>
      </w:r>
    </w:p>
    <w:p w:rsidR="00183E8E" w:rsidRDefault="00183E8E" w:rsidP="006428A7">
      <w:pPr>
        <w:ind w:firstLine="708"/>
        <w:jc w:val="both"/>
        <w:rPr>
          <w:i/>
        </w:rPr>
      </w:pPr>
    </w:p>
    <w:p w:rsidR="00183E8E" w:rsidRPr="00EB3314" w:rsidRDefault="00183E8E"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183E8E" w:rsidRDefault="00183E8E" w:rsidP="006070DC">
      <w:pPr>
        <w:ind w:firstLine="709"/>
        <w:jc w:val="both"/>
        <w:rPr>
          <w:i/>
        </w:rPr>
      </w:pPr>
      <w:r w:rsidRPr="00466912">
        <w:rPr>
          <w:i/>
        </w:rPr>
        <w:t>Вопросы к занятию</w:t>
      </w:r>
    </w:p>
    <w:p w:rsidR="00183E8E" w:rsidRPr="00793D8B" w:rsidRDefault="00183E8E" w:rsidP="006070DC">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183E8E" w:rsidRDefault="00183E8E" w:rsidP="006070DC">
      <w:pPr>
        <w:pStyle w:val="NormalWeb"/>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183E8E" w:rsidRDefault="00183E8E" w:rsidP="006070DC">
      <w:pPr>
        <w:ind w:firstLine="709"/>
        <w:jc w:val="both"/>
        <w:rPr>
          <w:i/>
        </w:rPr>
      </w:pPr>
      <w:r>
        <w:rPr>
          <w:i/>
        </w:rPr>
        <w:t>1</w:t>
      </w:r>
      <w:r w:rsidRPr="006070DC">
        <w:rPr>
          <w:i/>
        </w:rPr>
        <w:t xml:space="preserve">. Подготовить информационный проект </w:t>
      </w:r>
      <w:r>
        <w:rPr>
          <w:i/>
        </w:rPr>
        <w:t>по проведенному анализувнутренней и внешней среды выбранного предприятия</w:t>
      </w:r>
      <w:r w:rsidRPr="006070DC">
        <w:rPr>
          <w:i/>
        </w:rPr>
        <w:t xml:space="preserve"> с презентацией с последующей защитой.</w:t>
      </w:r>
    </w:p>
    <w:p w:rsidR="00183E8E" w:rsidRPr="005F48B9" w:rsidRDefault="00183E8E" w:rsidP="006070DC">
      <w:pPr>
        <w:ind w:firstLine="709"/>
        <w:jc w:val="both"/>
        <w:rPr>
          <w:b/>
        </w:rPr>
      </w:pPr>
    </w:p>
    <w:p w:rsidR="00183E8E" w:rsidRPr="00FD0CEF" w:rsidRDefault="00183E8E" w:rsidP="0001303E">
      <w:pPr>
        <w:jc w:val="both"/>
        <w:rPr>
          <w:b/>
          <w:bCs/>
        </w:rPr>
      </w:pPr>
      <w:r>
        <w:rPr>
          <w:b/>
          <w:bCs/>
        </w:rPr>
        <w:t xml:space="preserve">Тема 5. </w:t>
      </w:r>
      <w:r w:rsidRPr="00D4714B">
        <w:rPr>
          <w:b/>
        </w:rPr>
        <w:t>Методы, инструменты, типология маркетинговых исследований.</w:t>
      </w:r>
      <w:r w:rsidRPr="00FD0CEF">
        <w:rPr>
          <w:b/>
        </w:rPr>
        <w:t>(проводится в форме практической подготовки)</w:t>
      </w:r>
    </w:p>
    <w:p w:rsidR="00183E8E" w:rsidRDefault="00183E8E" w:rsidP="0001303E">
      <w:pPr>
        <w:ind w:firstLine="708"/>
        <w:jc w:val="both"/>
        <w:rPr>
          <w:bCs/>
          <w:i/>
        </w:rPr>
      </w:pPr>
    </w:p>
    <w:p w:rsidR="00183E8E" w:rsidRDefault="00183E8E" w:rsidP="0001303E">
      <w:pPr>
        <w:ind w:firstLine="708"/>
        <w:jc w:val="both"/>
        <w:rPr>
          <w:bCs/>
          <w:i/>
        </w:rPr>
      </w:pPr>
      <w:r w:rsidRPr="00ED3E68">
        <w:rPr>
          <w:bCs/>
          <w:i/>
        </w:rPr>
        <w:t>Вопросы к занятию</w:t>
      </w:r>
    </w:p>
    <w:p w:rsidR="00183E8E" w:rsidRPr="00D4714B" w:rsidRDefault="00183E8E" w:rsidP="00D4714B">
      <w:pPr>
        <w:pStyle w:val="FootnoteText"/>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183E8E" w:rsidRPr="00D4714B" w:rsidRDefault="00183E8E" w:rsidP="00D4714B">
      <w:pPr>
        <w:pStyle w:val="FootnoteText"/>
        <w:ind w:firstLine="709"/>
        <w:jc w:val="both"/>
        <w:rPr>
          <w:sz w:val="24"/>
          <w:szCs w:val="24"/>
        </w:rPr>
      </w:pPr>
      <w:r w:rsidRPr="00D4714B">
        <w:rPr>
          <w:sz w:val="24"/>
          <w:szCs w:val="24"/>
        </w:rPr>
        <w:t xml:space="preserve">2.Этапы проведения маркетингового исследования. </w:t>
      </w:r>
    </w:p>
    <w:p w:rsidR="00183E8E" w:rsidRPr="00D4714B" w:rsidRDefault="00183E8E" w:rsidP="00D4714B">
      <w:pPr>
        <w:pStyle w:val="FootnoteText"/>
        <w:ind w:firstLine="709"/>
        <w:jc w:val="both"/>
        <w:rPr>
          <w:sz w:val="24"/>
          <w:szCs w:val="24"/>
        </w:rPr>
      </w:pPr>
      <w:r w:rsidRPr="00D4714B">
        <w:rPr>
          <w:sz w:val="24"/>
          <w:szCs w:val="24"/>
        </w:rPr>
        <w:t xml:space="preserve">3. Методы маркетинговых исследований. </w:t>
      </w:r>
    </w:p>
    <w:p w:rsidR="00183E8E" w:rsidRPr="00D4714B" w:rsidRDefault="00183E8E" w:rsidP="00D4714B">
      <w:pPr>
        <w:pStyle w:val="FootnoteText"/>
        <w:ind w:firstLine="709"/>
        <w:jc w:val="both"/>
        <w:rPr>
          <w:sz w:val="24"/>
          <w:szCs w:val="24"/>
        </w:rPr>
      </w:pPr>
      <w:r w:rsidRPr="00D4714B">
        <w:rPr>
          <w:sz w:val="24"/>
          <w:szCs w:val="24"/>
        </w:rPr>
        <w:t>4. Исследование рынка.</w:t>
      </w:r>
    </w:p>
    <w:p w:rsidR="00183E8E" w:rsidRPr="00D4714B" w:rsidRDefault="00183E8E" w:rsidP="00D4714B">
      <w:pPr>
        <w:pStyle w:val="FootnoteText"/>
        <w:ind w:firstLine="709"/>
        <w:jc w:val="both"/>
        <w:rPr>
          <w:sz w:val="24"/>
          <w:szCs w:val="24"/>
        </w:rPr>
      </w:pPr>
      <w:r w:rsidRPr="00D4714B">
        <w:rPr>
          <w:sz w:val="24"/>
          <w:szCs w:val="24"/>
        </w:rPr>
        <w:t>5. Исследование сбыта.</w:t>
      </w:r>
    </w:p>
    <w:p w:rsidR="00183E8E" w:rsidRPr="00D4714B" w:rsidRDefault="00183E8E" w:rsidP="00D4714B">
      <w:pPr>
        <w:pStyle w:val="FootnoteText"/>
        <w:ind w:firstLine="709"/>
        <w:jc w:val="both"/>
        <w:rPr>
          <w:sz w:val="24"/>
          <w:szCs w:val="24"/>
        </w:rPr>
      </w:pPr>
      <w:r w:rsidRPr="00D4714B">
        <w:rPr>
          <w:sz w:val="24"/>
          <w:szCs w:val="24"/>
        </w:rPr>
        <w:t>6.Исследование потребительских свойств товаров, ожиданий потребителей.</w:t>
      </w:r>
    </w:p>
    <w:p w:rsidR="00183E8E" w:rsidRDefault="00183E8E" w:rsidP="00D4714B">
      <w:pPr>
        <w:pStyle w:val="FootnoteText"/>
        <w:ind w:firstLine="709"/>
        <w:jc w:val="both"/>
        <w:rPr>
          <w:sz w:val="24"/>
          <w:szCs w:val="24"/>
        </w:rPr>
      </w:pPr>
      <w:r w:rsidRPr="00D4714B">
        <w:rPr>
          <w:sz w:val="24"/>
          <w:szCs w:val="24"/>
        </w:rPr>
        <w:t>7. Исследование рекламы и ее эффективности.</w:t>
      </w:r>
    </w:p>
    <w:p w:rsidR="00183E8E" w:rsidRDefault="00183E8E" w:rsidP="00D4714B">
      <w:pPr>
        <w:pStyle w:val="FootnoteText"/>
        <w:ind w:firstLine="709"/>
        <w:jc w:val="both"/>
        <w:rPr>
          <w:sz w:val="24"/>
          <w:szCs w:val="24"/>
        </w:rPr>
      </w:pPr>
    </w:p>
    <w:p w:rsidR="00183E8E" w:rsidRPr="00BF5AFE" w:rsidRDefault="00183E8E" w:rsidP="00BF5AFE">
      <w:pPr>
        <w:jc w:val="both"/>
      </w:pPr>
      <w:r w:rsidRPr="00FD0CEF">
        <w:rPr>
          <w:bCs/>
          <w:i/>
        </w:rPr>
        <w:t>З</w:t>
      </w:r>
      <w:r w:rsidRPr="00FD0CEF">
        <w:rPr>
          <w:i/>
        </w:rPr>
        <w:t>адание для практической подготовки:</w:t>
      </w:r>
      <w:r w:rsidRPr="00BF5AFE">
        <w:t xml:space="preserve"> Разработать анкету для опроса потребителей (15-20 вопросов), используя следующие блоки вопросов:</w:t>
      </w:r>
    </w:p>
    <w:p w:rsidR="00183E8E" w:rsidRPr="00BF5AFE" w:rsidRDefault="00183E8E" w:rsidP="00BF5AFE">
      <w:pPr>
        <w:numPr>
          <w:ilvl w:val="0"/>
          <w:numId w:val="24"/>
        </w:numPr>
        <w:jc w:val="both"/>
      </w:pPr>
      <w:r w:rsidRPr="00BF5AFE">
        <w:rPr>
          <w:bCs/>
        </w:rPr>
        <w:t>Цели проведения анкетирования;</w:t>
      </w:r>
    </w:p>
    <w:p w:rsidR="00183E8E" w:rsidRPr="00BF5AFE" w:rsidRDefault="00183E8E" w:rsidP="00BF5AFE">
      <w:pPr>
        <w:numPr>
          <w:ilvl w:val="0"/>
          <w:numId w:val="24"/>
        </w:numPr>
        <w:jc w:val="both"/>
      </w:pPr>
      <w:r w:rsidRPr="00BF5AFE">
        <w:t>Информация о респонденте;</w:t>
      </w:r>
    </w:p>
    <w:p w:rsidR="00183E8E" w:rsidRPr="00BF5AFE" w:rsidRDefault="00183E8E" w:rsidP="00BF5AFE">
      <w:pPr>
        <w:numPr>
          <w:ilvl w:val="0"/>
          <w:numId w:val="24"/>
        </w:numPr>
        <w:jc w:val="both"/>
      </w:pPr>
      <w:r w:rsidRPr="00BF5AFE">
        <w:t>Изучение частоты покупки, принципа потребления;</w:t>
      </w:r>
    </w:p>
    <w:p w:rsidR="00183E8E" w:rsidRPr="00BF5AFE" w:rsidRDefault="00183E8E" w:rsidP="00BF5AFE">
      <w:pPr>
        <w:numPr>
          <w:ilvl w:val="0"/>
          <w:numId w:val="24"/>
        </w:numPr>
        <w:jc w:val="both"/>
      </w:pPr>
      <w:r w:rsidRPr="00BF5AFE">
        <w:t>Изучение предпочтений по продукту и знаний марок;</w:t>
      </w:r>
    </w:p>
    <w:p w:rsidR="00183E8E" w:rsidRPr="00BF5AFE" w:rsidRDefault="00183E8E" w:rsidP="00BF5AFE">
      <w:pPr>
        <w:numPr>
          <w:ilvl w:val="0"/>
          <w:numId w:val="24"/>
        </w:numPr>
        <w:jc w:val="both"/>
      </w:pPr>
      <w:r w:rsidRPr="00BF5AFE">
        <w:t>Изучение узнаваемости производителей;</w:t>
      </w:r>
    </w:p>
    <w:p w:rsidR="00183E8E" w:rsidRPr="00BF5AFE" w:rsidRDefault="00183E8E" w:rsidP="00BF5AFE">
      <w:pPr>
        <w:numPr>
          <w:ilvl w:val="0"/>
          <w:numId w:val="24"/>
        </w:numPr>
        <w:jc w:val="both"/>
      </w:pPr>
      <w:r w:rsidRPr="00BF5AFE">
        <w:t>Место покупки и факторы принятия решения о покупке;</w:t>
      </w:r>
    </w:p>
    <w:p w:rsidR="00183E8E" w:rsidRPr="00BF5AFE" w:rsidRDefault="00183E8E" w:rsidP="00BF5AFE">
      <w:pPr>
        <w:numPr>
          <w:ilvl w:val="0"/>
          <w:numId w:val="24"/>
        </w:numPr>
        <w:jc w:val="both"/>
      </w:pPr>
      <w:r w:rsidRPr="00BF5AFE">
        <w:t>Источники информации о продукте.</w:t>
      </w:r>
    </w:p>
    <w:p w:rsidR="00183E8E" w:rsidRPr="00BF5AFE" w:rsidRDefault="00183E8E" w:rsidP="00BF5AFE">
      <w:pPr>
        <w:ind w:firstLine="708"/>
        <w:jc w:val="both"/>
      </w:pPr>
    </w:p>
    <w:p w:rsidR="00183E8E" w:rsidRPr="00FD0CEF" w:rsidRDefault="00183E8E"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r w:rsidRPr="00FD0CEF">
        <w:rPr>
          <w:rFonts w:ascii="Times New Roman" w:hAnsi="Times New Roman"/>
          <w:b/>
          <w:sz w:val="24"/>
          <w:szCs w:val="24"/>
        </w:rPr>
        <w:t>(проводится в форме практической подготовки)</w:t>
      </w:r>
    </w:p>
    <w:p w:rsidR="00183E8E" w:rsidRDefault="00183E8E" w:rsidP="0001303E">
      <w:pPr>
        <w:ind w:firstLine="708"/>
        <w:jc w:val="both"/>
        <w:rPr>
          <w:i/>
        </w:rPr>
      </w:pPr>
    </w:p>
    <w:p w:rsidR="00183E8E" w:rsidRDefault="00183E8E" w:rsidP="0001303E">
      <w:pPr>
        <w:ind w:firstLine="708"/>
        <w:jc w:val="both"/>
        <w:rPr>
          <w:i/>
        </w:rPr>
      </w:pPr>
      <w:r w:rsidRPr="007E03E8">
        <w:rPr>
          <w:i/>
        </w:rPr>
        <w:t>Вопросы к занятию</w:t>
      </w:r>
    </w:p>
    <w:p w:rsidR="00183E8E" w:rsidRDefault="00183E8E" w:rsidP="00392A2B">
      <w:pPr>
        <w:ind w:firstLine="567"/>
        <w:jc w:val="both"/>
      </w:pPr>
      <w:r>
        <w:t>1.Модель потребительского поведения.</w:t>
      </w:r>
    </w:p>
    <w:p w:rsidR="00183E8E" w:rsidRDefault="00183E8E" w:rsidP="00392A2B">
      <w:pPr>
        <w:ind w:firstLine="567"/>
        <w:jc w:val="both"/>
      </w:pPr>
      <w:r>
        <w:t>2.Внутренние и внешние факторы, определяющие покупательское поведение.</w:t>
      </w:r>
    </w:p>
    <w:p w:rsidR="00183E8E" w:rsidRDefault="00183E8E" w:rsidP="00392A2B">
      <w:pPr>
        <w:ind w:firstLine="567"/>
        <w:jc w:val="both"/>
      </w:pPr>
      <w:r>
        <w:t>3.Процесс принятия решения о покупке.</w:t>
      </w:r>
    </w:p>
    <w:p w:rsidR="00183E8E" w:rsidRDefault="00183E8E" w:rsidP="00392A2B">
      <w:pPr>
        <w:ind w:firstLine="567"/>
        <w:jc w:val="both"/>
      </w:pPr>
      <w:r>
        <w:t>4.Типология потребителей. Подход VALS к изучению стилей жизни потребителей. Типология потребителей R-TGI.</w:t>
      </w:r>
    </w:p>
    <w:p w:rsidR="00183E8E" w:rsidRDefault="00183E8E" w:rsidP="00392A2B">
      <w:pPr>
        <w:ind w:firstLine="567"/>
        <w:jc w:val="both"/>
      </w:pPr>
    </w:p>
    <w:p w:rsidR="00183E8E" w:rsidRDefault="00183E8E" w:rsidP="007F56F9">
      <w:pPr>
        <w:jc w:val="both"/>
      </w:pPr>
      <w:r w:rsidRPr="00FD0CEF">
        <w:rPr>
          <w:bCs/>
          <w:i/>
        </w:rPr>
        <w:t>З</w:t>
      </w:r>
      <w:r w:rsidRPr="00FD0CEF">
        <w:rPr>
          <w:i/>
        </w:rPr>
        <w:t>адание для практической подготовки</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Фишбейна.</w:t>
      </w:r>
    </w:p>
    <w:p w:rsidR="00183E8E" w:rsidRDefault="00183E8E" w:rsidP="007F56F9">
      <w:pPr>
        <w:jc w:val="both"/>
      </w:pPr>
      <w:r w:rsidRPr="00DB3A1C">
        <w:rPr>
          <w:i/>
        </w:rPr>
        <w:t>Условие</w:t>
      </w:r>
      <w:r>
        <w:t xml:space="preserve">. Опрос потребителей телевизора марки </w:t>
      </w:r>
      <w:r w:rsidRPr="00FC7DAF">
        <w:t xml:space="preserve">«Samsung» </w:t>
      </w:r>
      <w:r>
        <w:t>показал следующие оценки его характеристик:</w:t>
      </w:r>
    </w:p>
    <w:p w:rsidR="00183E8E" w:rsidRDefault="00183E8E" w:rsidP="007F56F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8"/>
        <w:gridCol w:w="760"/>
        <w:gridCol w:w="760"/>
        <w:gridCol w:w="760"/>
        <w:gridCol w:w="760"/>
        <w:gridCol w:w="760"/>
        <w:gridCol w:w="760"/>
        <w:gridCol w:w="760"/>
        <w:gridCol w:w="1707"/>
      </w:tblGrid>
      <w:tr w:rsidR="00183E8E" w:rsidTr="00394F15">
        <w:tc>
          <w:tcPr>
            <w:tcW w:w="1708" w:type="dxa"/>
          </w:tcPr>
          <w:p w:rsidR="00183E8E" w:rsidRPr="00394F15" w:rsidRDefault="00183E8E" w:rsidP="00394F15">
            <w:pPr>
              <w:jc w:val="both"/>
              <w:rPr>
                <w:sz w:val="22"/>
                <w:szCs w:val="22"/>
              </w:rPr>
            </w:pPr>
          </w:p>
        </w:tc>
        <w:tc>
          <w:tcPr>
            <w:tcW w:w="760" w:type="dxa"/>
          </w:tcPr>
          <w:p w:rsidR="00183E8E" w:rsidRPr="00394F15" w:rsidRDefault="00183E8E" w:rsidP="00394F15">
            <w:pPr>
              <w:jc w:val="center"/>
              <w:rPr>
                <w:sz w:val="22"/>
                <w:szCs w:val="22"/>
              </w:rPr>
            </w:pPr>
            <w:r w:rsidRPr="00394F15">
              <w:rPr>
                <w:sz w:val="22"/>
                <w:szCs w:val="22"/>
              </w:rPr>
              <w:t>(1)</w:t>
            </w:r>
          </w:p>
        </w:tc>
        <w:tc>
          <w:tcPr>
            <w:tcW w:w="760" w:type="dxa"/>
          </w:tcPr>
          <w:p w:rsidR="00183E8E" w:rsidRPr="00394F15" w:rsidRDefault="00183E8E" w:rsidP="00394F15">
            <w:pPr>
              <w:jc w:val="center"/>
              <w:rPr>
                <w:sz w:val="22"/>
                <w:szCs w:val="22"/>
              </w:rPr>
            </w:pPr>
            <w:r w:rsidRPr="00394F15">
              <w:rPr>
                <w:sz w:val="22"/>
                <w:szCs w:val="22"/>
              </w:rPr>
              <w:t>(2)</w:t>
            </w:r>
          </w:p>
        </w:tc>
        <w:tc>
          <w:tcPr>
            <w:tcW w:w="760" w:type="dxa"/>
          </w:tcPr>
          <w:p w:rsidR="00183E8E" w:rsidRPr="00394F15" w:rsidRDefault="00183E8E" w:rsidP="00394F15">
            <w:pPr>
              <w:jc w:val="center"/>
              <w:rPr>
                <w:sz w:val="22"/>
                <w:szCs w:val="22"/>
              </w:rPr>
            </w:pPr>
            <w:r w:rsidRPr="00394F15">
              <w:rPr>
                <w:sz w:val="22"/>
                <w:szCs w:val="22"/>
              </w:rPr>
              <w:t>(3)</w:t>
            </w:r>
          </w:p>
        </w:tc>
        <w:tc>
          <w:tcPr>
            <w:tcW w:w="760" w:type="dxa"/>
          </w:tcPr>
          <w:p w:rsidR="00183E8E" w:rsidRPr="00394F15" w:rsidRDefault="00183E8E" w:rsidP="00394F15">
            <w:pPr>
              <w:jc w:val="center"/>
              <w:rPr>
                <w:sz w:val="22"/>
                <w:szCs w:val="22"/>
              </w:rPr>
            </w:pPr>
            <w:r w:rsidRPr="00394F15">
              <w:rPr>
                <w:sz w:val="22"/>
                <w:szCs w:val="22"/>
              </w:rPr>
              <w:t>(4)</w:t>
            </w:r>
          </w:p>
        </w:tc>
        <w:tc>
          <w:tcPr>
            <w:tcW w:w="760" w:type="dxa"/>
          </w:tcPr>
          <w:p w:rsidR="00183E8E" w:rsidRPr="00394F15" w:rsidRDefault="00183E8E" w:rsidP="00394F15">
            <w:pPr>
              <w:jc w:val="center"/>
              <w:rPr>
                <w:sz w:val="22"/>
                <w:szCs w:val="22"/>
              </w:rPr>
            </w:pPr>
            <w:r w:rsidRPr="00394F15">
              <w:rPr>
                <w:sz w:val="22"/>
                <w:szCs w:val="22"/>
              </w:rPr>
              <w:t>(5)</w:t>
            </w:r>
          </w:p>
        </w:tc>
        <w:tc>
          <w:tcPr>
            <w:tcW w:w="760" w:type="dxa"/>
          </w:tcPr>
          <w:p w:rsidR="00183E8E" w:rsidRPr="00394F15" w:rsidRDefault="00183E8E" w:rsidP="00394F15">
            <w:pPr>
              <w:jc w:val="center"/>
              <w:rPr>
                <w:sz w:val="22"/>
                <w:szCs w:val="22"/>
              </w:rPr>
            </w:pPr>
            <w:r w:rsidRPr="00394F15">
              <w:rPr>
                <w:sz w:val="22"/>
                <w:szCs w:val="22"/>
              </w:rPr>
              <w:t>(6)</w:t>
            </w:r>
          </w:p>
        </w:tc>
        <w:tc>
          <w:tcPr>
            <w:tcW w:w="760" w:type="dxa"/>
          </w:tcPr>
          <w:p w:rsidR="00183E8E" w:rsidRPr="00394F15" w:rsidRDefault="00183E8E" w:rsidP="00394F15">
            <w:pPr>
              <w:jc w:val="center"/>
              <w:rPr>
                <w:sz w:val="22"/>
                <w:szCs w:val="22"/>
              </w:rPr>
            </w:pPr>
            <w:r w:rsidRPr="00394F15">
              <w:rPr>
                <w:sz w:val="22"/>
                <w:szCs w:val="22"/>
              </w:rPr>
              <w:t>(7)</w:t>
            </w:r>
          </w:p>
        </w:tc>
        <w:tc>
          <w:tcPr>
            <w:tcW w:w="1707" w:type="dxa"/>
          </w:tcPr>
          <w:p w:rsidR="00183E8E" w:rsidRPr="00394F15" w:rsidRDefault="00183E8E" w:rsidP="00394F15">
            <w:pPr>
              <w:jc w:val="both"/>
              <w:rPr>
                <w:sz w:val="22"/>
                <w:szCs w:val="22"/>
              </w:rPr>
            </w:pPr>
          </w:p>
        </w:tc>
      </w:tr>
      <w:tr w:rsidR="00183E8E" w:rsidTr="00394F15">
        <w:tc>
          <w:tcPr>
            <w:tcW w:w="1708" w:type="dxa"/>
          </w:tcPr>
          <w:p w:rsidR="00183E8E" w:rsidRPr="00394F15" w:rsidRDefault="00183E8E" w:rsidP="00394F15">
            <w:pPr>
              <w:jc w:val="both"/>
              <w:rPr>
                <w:sz w:val="22"/>
                <w:szCs w:val="22"/>
              </w:rPr>
            </w:pPr>
            <w:r w:rsidRPr="00394F15">
              <w:rPr>
                <w:sz w:val="22"/>
                <w:szCs w:val="22"/>
              </w:rPr>
              <w:t>Низкая цена</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r w:rsidRPr="00394F15">
              <w:rPr>
                <w:sz w:val="22"/>
                <w:szCs w:val="22"/>
                <w:lang w:val="en-US"/>
              </w:rPr>
              <w:t>I</w:t>
            </w:r>
          </w:p>
        </w:tc>
        <w:tc>
          <w:tcPr>
            <w:tcW w:w="760" w:type="dxa"/>
          </w:tcPr>
          <w:p w:rsidR="00183E8E" w:rsidRPr="00394F15" w:rsidRDefault="00183E8E" w:rsidP="00394F15">
            <w:pPr>
              <w:jc w:val="center"/>
              <w:rPr>
                <w:sz w:val="22"/>
                <w:szCs w:val="22"/>
              </w:rPr>
            </w:pPr>
            <w:r w:rsidRPr="00394F15">
              <w:rPr>
                <w:sz w:val="22"/>
                <w:szCs w:val="22"/>
              </w:rPr>
              <w:t>X</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1707" w:type="dxa"/>
          </w:tcPr>
          <w:p w:rsidR="00183E8E" w:rsidRPr="00394F15" w:rsidRDefault="00183E8E" w:rsidP="00394F15">
            <w:pPr>
              <w:jc w:val="both"/>
              <w:rPr>
                <w:sz w:val="22"/>
                <w:szCs w:val="22"/>
              </w:rPr>
            </w:pPr>
            <w:r w:rsidRPr="00394F15">
              <w:rPr>
                <w:sz w:val="22"/>
                <w:szCs w:val="22"/>
              </w:rPr>
              <w:t>Высокая цена</w:t>
            </w:r>
          </w:p>
        </w:tc>
      </w:tr>
      <w:tr w:rsidR="00183E8E" w:rsidTr="00394F15">
        <w:tc>
          <w:tcPr>
            <w:tcW w:w="1708" w:type="dxa"/>
          </w:tcPr>
          <w:p w:rsidR="00183E8E" w:rsidRPr="00394F15" w:rsidRDefault="00183E8E" w:rsidP="00394F15">
            <w:pPr>
              <w:jc w:val="both"/>
              <w:rPr>
                <w:sz w:val="22"/>
                <w:szCs w:val="22"/>
              </w:rPr>
            </w:pPr>
            <w:r w:rsidRPr="00394F15">
              <w:rPr>
                <w:sz w:val="22"/>
                <w:szCs w:val="22"/>
              </w:rPr>
              <w:t>Удобный видеостандарт</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r w:rsidRPr="00394F15">
              <w:rPr>
                <w:sz w:val="22"/>
                <w:szCs w:val="22"/>
              </w:rPr>
              <w:t>I</w:t>
            </w:r>
          </w:p>
        </w:tc>
        <w:tc>
          <w:tcPr>
            <w:tcW w:w="760" w:type="dxa"/>
          </w:tcPr>
          <w:p w:rsidR="00183E8E" w:rsidRPr="00394F15" w:rsidRDefault="00183E8E" w:rsidP="00394F15">
            <w:pPr>
              <w:jc w:val="center"/>
              <w:rPr>
                <w:sz w:val="22"/>
                <w:szCs w:val="22"/>
              </w:rPr>
            </w:pPr>
            <w:r w:rsidRPr="00394F15">
              <w:rPr>
                <w:sz w:val="22"/>
                <w:szCs w:val="22"/>
              </w:rPr>
              <w:t>X</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1707" w:type="dxa"/>
          </w:tcPr>
          <w:p w:rsidR="00183E8E" w:rsidRPr="00394F15" w:rsidRDefault="00183E8E" w:rsidP="00394F15">
            <w:pPr>
              <w:jc w:val="both"/>
              <w:rPr>
                <w:sz w:val="22"/>
                <w:szCs w:val="22"/>
              </w:rPr>
            </w:pPr>
            <w:r w:rsidRPr="00394F15">
              <w:rPr>
                <w:sz w:val="22"/>
                <w:szCs w:val="22"/>
              </w:rPr>
              <w:t>Неудобный видеостандарт</w:t>
            </w:r>
          </w:p>
        </w:tc>
      </w:tr>
      <w:tr w:rsidR="00183E8E" w:rsidTr="00394F15">
        <w:tc>
          <w:tcPr>
            <w:tcW w:w="1708" w:type="dxa"/>
          </w:tcPr>
          <w:p w:rsidR="00183E8E" w:rsidRPr="00394F15" w:rsidRDefault="00183E8E" w:rsidP="00394F15">
            <w:pPr>
              <w:jc w:val="both"/>
              <w:rPr>
                <w:sz w:val="22"/>
                <w:szCs w:val="22"/>
              </w:rPr>
            </w:pPr>
            <w:r w:rsidRPr="00394F15">
              <w:rPr>
                <w:sz w:val="22"/>
                <w:szCs w:val="22"/>
              </w:rPr>
              <w:t>Удачный</w:t>
            </w:r>
          </w:p>
          <w:p w:rsidR="00183E8E" w:rsidRPr="00394F15" w:rsidRDefault="00183E8E" w:rsidP="00394F15">
            <w:pPr>
              <w:jc w:val="both"/>
              <w:rPr>
                <w:sz w:val="22"/>
                <w:szCs w:val="22"/>
              </w:rPr>
            </w:pPr>
            <w:r w:rsidRPr="00394F15">
              <w:rPr>
                <w:sz w:val="22"/>
                <w:szCs w:val="22"/>
              </w:rPr>
              <w:t xml:space="preserve">   дизайн</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r w:rsidRPr="00394F15">
              <w:rPr>
                <w:sz w:val="22"/>
                <w:szCs w:val="22"/>
              </w:rPr>
              <w:t>I X</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1707" w:type="dxa"/>
          </w:tcPr>
          <w:p w:rsidR="00183E8E" w:rsidRPr="00394F15" w:rsidRDefault="00183E8E" w:rsidP="00394F15">
            <w:pPr>
              <w:tabs>
                <w:tab w:val="left" w:pos="8160"/>
              </w:tabs>
              <w:rPr>
                <w:sz w:val="22"/>
                <w:szCs w:val="22"/>
              </w:rPr>
            </w:pPr>
            <w:r w:rsidRPr="00394F15">
              <w:rPr>
                <w:sz w:val="22"/>
                <w:szCs w:val="22"/>
              </w:rPr>
              <w:t>Неудачный</w:t>
            </w:r>
          </w:p>
          <w:p w:rsidR="00183E8E" w:rsidRPr="00394F15" w:rsidRDefault="00183E8E" w:rsidP="00394F15">
            <w:pPr>
              <w:jc w:val="both"/>
              <w:rPr>
                <w:sz w:val="22"/>
                <w:szCs w:val="22"/>
              </w:rPr>
            </w:pPr>
            <w:r w:rsidRPr="00394F15">
              <w:rPr>
                <w:sz w:val="22"/>
                <w:szCs w:val="22"/>
              </w:rPr>
              <w:t xml:space="preserve">   дизайн</w:t>
            </w:r>
          </w:p>
        </w:tc>
      </w:tr>
      <w:tr w:rsidR="00183E8E" w:rsidTr="00394F15">
        <w:tc>
          <w:tcPr>
            <w:tcW w:w="1708" w:type="dxa"/>
          </w:tcPr>
          <w:p w:rsidR="00183E8E" w:rsidRPr="00394F15" w:rsidRDefault="00183E8E" w:rsidP="00394F15">
            <w:pPr>
              <w:jc w:val="both"/>
              <w:rPr>
                <w:sz w:val="22"/>
                <w:szCs w:val="22"/>
              </w:rPr>
            </w:pPr>
            <w:r w:rsidRPr="00394F15">
              <w:rPr>
                <w:sz w:val="22"/>
                <w:szCs w:val="22"/>
              </w:rPr>
              <w:t>Надежный</w:t>
            </w:r>
          </w:p>
        </w:tc>
        <w:tc>
          <w:tcPr>
            <w:tcW w:w="760" w:type="dxa"/>
          </w:tcPr>
          <w:p w:rsidR="00183E8E" w:rsidRPr="00394F15" w:rsidRDefault="00183E8E" w:rsidP="00394F15">
            <w:pPr>
              <w:jc w:val="center"/>
              <w:rPr>
                <w:sz w:val="22"/>
                <w:szCs w:val="22"/>
              </w:rPr>
            </w:pPr>
            <w:r w:rsidRPr="00394F15">
              <w:rPr>
                <w:sz w:val="22"/>
                <w:szCs w:val="22"/>
              </w:rPr>
              <w:t>I</w:t>
            </w:r>
          </w:p>
        </w:tc>
        <w:tc>
          <w:tcPr>
            <w:tcW w:w="760" w:type="dxa"/>
          </w:tcPr>
          <w:p w:rsidR="00183E8E" w:rsidRPr="00394F15" w:rsidRDefault="00183E8E" w:rsidP="00394F15">
            <w:pPr>
              <w:jc w:val="center"/>
              <w:rPr>
                <w:sz w:val="22"/>
                <w:szCs w:val="22"/>
              </w:rPr>
            </w:pPr>
            <w:r w:rsidRPr="00394F15">
              <w:rPr>
                <w:sz w:val="22"/>
                <w:szCs w:val="22"/>
              </w:rPr>
              <w:t>X</w:t>
            </w: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760" w:type="dxa"/>
          </w:tcPr>
          <w:p w:rsidR="00183E8E" w:rsidRPr="00394F15" w:rsidRDefault="00183E8E" w:rsidP="00394F15">
            <w:pPr>
              <w:jc w:val="center"/>
              <w:rPr>
                <w:sz w:val="22"/>
                <w:szCs w:val="22"/>
              </w:rPr>
            </w:pPr>
          </w:p>
        </w:tc>
        <w:tc>
          <w:tcPr>
            <w:tcW w:w="1707" w:type="dxa"/>
          </w:tcPr>
          <w:p w:rsidR="00183E8E" w:rsidRPr="00394F15" w:rsidRDefault="00183E8E" w:rsidP="00394F15">
            <w:pPr>
              <w:jc w:val="both"/>
              <w:rPr>
                <w:sz w:val="22"/>
                <w:szCs w:val="22"/>
              </w:rPr>
            </w:pPr>
            <w:r w:rsidRPr="00394F15">
              <w:rPr>
                <w:sz w:val="22"/>
                <w:szCs w:val="22"/>
              </w:rPr>
              <w:t>Ненадежный</w:t>
            </w:r>
          </w:p>
        </w:tc>
      </w:tr>
    </w:tbl>
    <w:p w:rsidR="00183E8E" w:rsidRDefault="00183E8E" w:rsidP="0001303E">
      <w:pPr>
        <w:ind w:firstLine="567"/>
        <w:jc w:val="both"/>
      </w:pPr>
    </w:p>
    <w:p w:rsidR="00183E8E" w:rsidRDefault="00183E8E" w:rsidP="007F56F9">
      <w:pPr>
        <w:jc w:val="both"/>
      </w:pPr>
      <w:r>
        <w:t>Данные оценки означают, что этот сегмент потребителей верит (знаки «Х»), что телевизор «Samsung» имеет средний уровень цены, удобный видеостандарт, вполне удачный дизайн и высокую надежность. Идеальный телевизор (знаки «I») был бы немного дешевле, имел бы несколько более удобный видеостандарт, примерно такой же дизайн и чуть более высокий уровень надежности.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183E8E" w:rsidRDefault="00183E8E" w:rsidP="007F56F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9"/>
        <w:gridCol w:w="1960"/>
      </w:tblGrid>
      <w:tr w:rsidR="00183E8E" w:rsidTr="00394F15">
        <w:tc>
          <w:tcPr>
            <w:tcW w:w="2009" w:type="dxa"/>
          </w:tcPr>
          <w:p w:rsidR="00183E8E" w:rsidRPr="00394F15" w:rsidRDefault="00183E8E" w:rsidP="00394F15">
            <w:pPr>
              <w:jc w:val="both"/>
              <w:rPr>
                <w:sz w:val="22"/>
                <w:szCs w:val="22"/>
              </w:rPr>
            </w:pPr>
            <w:r w:rsidRPr="00394F15">
              <w:rPr>
                <w:sz w:val="22"/>
                <w:szCs w:val="22"/>
              </w:rPr>
              <w:t>Атрибут</w:t>
            </w:r>
          </w:p>
        </w:tc>
        <w:tc>
          <w:tcPr>
            <w:tcW w:w="1960" w:type="dxa"/>
          </w:tcPr>
          <w:p w:rsidR="00183E8E" w:rsidRPr="00394F15" w:rsidRDefault="00183E8E" w:rsidP="00394F15">
            <w:pPr>
              <w:jc w:val="both"/>
              <w:rPr>
                <w:sz w:val="22"/>
                <w:szCs w:val="22"/>
              </w:rPr>
            </w:pPr>
            <w:r w:rsidRPr="00394F15">
              <w:rPr>
                <w:sz w:val="22"/>
                <w:szCs w:val="22"/>
              </w:rPr>
              <w:t>Значимость</w:t>
            </w:r>
          </w:p>
        </w:tc>
      </w:tr>
      <w:tr w:rsidR="00183E8E" w:rsidTr="00394F15">
        <w:tc>
          <w:tcPr>
            <w:tcW w:w="2009" w:type="dxa"/>
          </w:tcPr>
          <w:p w:rsidR="00183E8E" w:rsidRPr="00394F15" w:rsidRDefault="00183E8E" w:rsidP="00394F15">
            <w:pPr>
              <w:jc w:val="both"/>
              <w:rPr>
                <w:sz w:val="22"/>
                <w:szCs w:val="22"/>
              </w:rPr>
            </w:pPr>
            <w:r w:rsidRPr="00394F15">
              <w:rPr>
                <w:sz w:val="22"/>
                <w:szCs w:val="22"/>
              </w:rPr>
              <w:t>Цена</w:t>
            </w:r>
          </w:p>
        </w:tc>
        <w:tc>
          <w:tcPr>
            <w:tcW w:w="1960" w:type="dxa"/>
          </w:tcPr>
          <w:p w:rsidR="00183E8E" w:rsidRPr="00394F15" w:rsidRDefault="00183E8E" w:rsidP="00394F15">
            <w:pPr>
              <w:jc w:val="both"/>
              <w:rPr>
                <w:sz w:val="22"/>
                <w:szCs w:val="22"/>
              </w:rPr>
            </w:pPr>
            <w:r w:rsidRPr="00394F15">
              <w:rPr>
                <w:sz w:val="22"/>
                <w:szCs w:val="22"/>
              </w:rPr>
              <w:t>20</w:t>
            </w:r>
          </w:p>
        </w:tc>
      </w:tr>
      <w:tr w:rsidR="00183E8E" w:rsidTr="00394F15">
        <w:tc>
          <w:tcPr>
            <w:tcW w:w="2009" w:type="dxa"/>
          </w:tcPr>
          <w:p w:rsidR="00183E8E" w:rsidRPr="00394F15" w:rsidRDefault="00183E8E" w:rsidP="00394F15">
            <w:pPr>
              <w:jc w:val="both"/>
              <w:rPr>
                <w:sz w:val="22"/>
                <w:szCs w:val="22"/>
              </w:rPr>
            </w:pPr>
            <w:r w:rsidRPr="00394F15">
              <w:rPr>
                <w:sz w:val="22"/>
                <w:szCs w:val="22"/>
              </w:rPr>
              <w:t>Видеостандарт</w:t>
            </w:r>
          </w:p>
        </w:tc>
        <w:tc>
          <w:tcPr>
            <w:tcW w:w="1960" w:type="dxa"/>
          </w:tcPr>
          <w:p w:rsidR="00183E8E" w:rsidRPr="00394F15" w:rsidRDefault="00183E8E" w:rsidP="00394F15">
            <w:pPr>
              <w:jc w:val="both"/>
              <w:rPr>
                <w:sz w:val="22"/>
                <w:szCs w:val="22"/>
              </w:rPr>
            </w:pPr>
            <w:r w:rsidRPr="00394F15">
              <w:rPr>
                <w:sz w:val="22"/>
                <w:szCs w:val="22"/>
              </w:rPr>
              <w:t>35</w:t>
            </w:r>
          </w:p>
        </w:tc>
      </w:tr>
      <w:tr w:rsidR="00183E8E" w:rsidTr="00394F15">
        <w:tc>
          <w:tcPr>
            <w:tcW w:w="2009" w:type="dxa"/>
          </w:tcPr>
          <w:p w:rsidR="00183E8E" w:rsidRPr="00394F15" w:rsidRDefault="00183E8E" w:rsidP="00394F15">
            <w:pPr>
              <w:jc w:val="both"/>
              <w:rPr>
                <w:sz w:val="22"/>
                <w:szCs w:val="22"/>
              </w:rPr>
            </w:pPr>
            <w:r w:rsidRPr="00394F15">
              <w:rPr>
                <w:sz w:val="22"/>
                <w:szCs w:val="22"/>
              </w:rPr>
              <w:t>Дизайн</w:t>
            </w:r>
          </w:p>
        </w:tc>
        <w:tc>
          <w:tcPr>
            <w:tcW w:w="1960" w:type="dxa"/>
          </w:tcPr>
          <w:p w:rsidR="00183E8E" w:rsidRPr="00394F15" w:rsidRDefault="00183E8E" w:rsidP="00394F15">
            <w:pPr>
              <w:jc w:val="both"/>
              <w:rPr>
                <w:sz w:val="22"/>
                <w:szCs w:val="22"/>
              </w:rPr>
            </w:pPr>
            <w:r w:rsidRPr="00394F15">
              <w:rPr>
                <w:sz w:val="22"/>
                <w:szCs w:val="22"/>
              </w:rPr>
              <w:t>30</w:t>
            </w:r>
          </w:p>
        </w:tc>
      </w:tr>
      <w:tr w:rsidR="00183E8E" w:rsidTr="00394F15">
        <w:tc>
          <w:tcPr>
            <w:tcW w:w="2009" w:type="dxa"/>
          </w:tcPr>
          <w:p w:rsidR="00183E8E" w:rsidRPr="00394F15" w:rsidRDefault="00183E8E" w:rsidP="00394F15">
            <w:pPr>
              <w:jc w:val="both"/>
              <w:rPr>
                <w:sz w:val="22"/>
                <w:szCs w:val="22"/>
              </w:rPr>
            </w:pPr>
            <w:r w:rsidRPr="00394F15">
              <w:rPr>
                <w:sz w:val="22"/>
                <w:szCs w:val="22"/>
              </w:rPr>
              <w:t>Надежность</w:t>
            </w:r>
          </w:p>
        </w:tc>
        <w:tc>
          <w:tcPr>
            <w:tcW w:w="1960" w:type="dxa"/>
          </w:tcPr>
          <w:p w:rsidR="00183E8E" w:rsidRPr="00394F15" w:rsidRDefault="00183E8E" w:rsidP="00394F15">
            <w:pPr>
              <w:jc w:val="both"/>
              <w:rPr>
                <w:sz w:val="22"/>
                <w:szCs w:val="22"/>
              </w:rPr>
            </w:pPr>
            <w:r w:rsidRPr="00394F15">
              <w:rPr>
                <w:sz w:val="22"/>
                <w:szCs w:val="22"/>
              </w:rPr>
              <w:t>15</w:t>
            </w:r>
          </w:p>
        </w:tc>
      </w:tr>
      <w:tr w:rsidR="00183E8E" w:rsidTr="00394F15">
        <w:tc>
          <w:tcPr>
            <w:tcW w:w="2009" w:type="dxa"/>
          </w:tcPr>
          <w:p w:rsidR="00183E8E" w:rsidRPr="00394F15" w:rsidRDefault="00183E8E" w:rsidP="00394F15">
            <w:pPr>
              <w:jc w:val="both"/>
              <w:rPr>
                <w:sz w:val="22"/>
                <w:szCs w:val="22"/>
              </w:rPr>
            </w:pPr>
            <w:r w:rsidRPr="00394F15">
              <w:rPr>
                <w:sz w:val="22"/>
                <w:szCs w:val="22"/>
              </w:rPr>
              <w:t>Итого</w:t>
            </w:r>
          </w:p>
        </w:tc>
        <w:tc>
          <w:tcPr>
            <w:tcW w:w="1960" w:type="dxa"/>
          </w:tcPr>
          <w:p w:rsidR="00183E8E" w:rsidRPr="00394F15" w:rsidRDefault="00183E8E" w:rsidP="00394F15">
            <w:pPr>
              <w:jc w:val="both"/>
              <w:rPr>
                <w:sz w:val="22"/>
                <w:szCs w:val="22"/>
              </w:rPr>
            </w:pPr>
            <w:r w:rsidRPr="00394F15">
              <w:rPr>
                <w:sz w:val="22"/>
                <w:szCs w:val="22"/>
              </w:rPr>
              <w:t>100</w:t>
            </w:r>
          </w:p>
        </w:tc>
      </w:tr>
    </w:tbl>
    <w:p w:rsidR="00183E8E" w:rsidRDefault="00183E8E" w:rsidP="007F56F9">
      <w:pPr>
        <w:ind w:firstLine="567"/>
        <w:jc w:val="both"/>
      </w:pPr>
    </w:p>
    <w:p w:rsidR="00183E8E" w:rsidRPr="002F5BF1" w:rsidRDefault="00183E8E" w:rsidP="007F56F9">
      <w:pPr>
        <w:ind w:firstLine="567"/>
        <w:jc w:val="both"/>
      </w:pPr>
      <w:r>
        <w:tab/>
        <w:t>В данном случае видеостандарт рассматривается как наиболее значимый атрибут, дизайн и цена – несколько менее значимы, а надежности придается самое малое значение.</w:t>
      </w:r>
    </w:p>
    <w:p w:rsidR="00183E8E" w:rsidRDefault="00183E8E" w:rsidP="007F56F9">
      <w:pPr>
        <w:jc w:val="both"/>
      </w:pPr>
      <w:r>
        <w:rPr>
          <w:i/>
        </w:rPr>
        <w:t>Задание:</w:t>
      </w:r>
      <w:r w:rsidRPr="009A2CD0">
        <w:t xml:space="preserve"> рассчитать показатель отношения потребительского сегмента к телевизору «Samsung»</w:t>
      </w:r>
      <w:r>
        <w:t xml:space="preserve"> по формуле Фишбейна:</w:t>
      </w:r>
    </w:p>
    <w:p w:rsidR="00183E8E" w:rsidRDefault="00183E8E" w:rsidP="007F56F9">
      <w:pPr>
        <w:jc w:val="both"/>
      </w:pPr>
      <w:r w:rsidRPr="009A2CD0">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5.75pt" o:ole="">
            <v:imagedata r:id="rId6" o:title=""/>
          </v:shape>
          <o:OLEObject Type="Embed" ProgID="Equation.3" ShapeID="_x0000_i1025" DrawAspect="Content" ObjectID="_1702204043" r:id="rId7"/>
        </w:object>
      </w:r>
      <w:r>
        <w:t>,</w:t>
      </w:r>
    </w:p>
    <w:p w:rsidR="00183E8E" w:rsidRDefault="00183E8E" w:rsidP="009A2CD0">
      <w:pPr>
        <w:jc w:val="both"/>
      </w:pPr>
      <w:r>
        <w:t>где  Ab – отношение потребителя к конкретной марке b;</w:t>
      </w:r>
    </w:p>
    <w:p w:rsidR="00183E8E" w:rsidRDefault="00183E8E" w:rsidP="009A2CD0">
      <w:pPr>
        <w:jc w:val="both"/>
      </w:pPr>
      <w:r>
        <w:t>Xib – верование потребителя об исполнении марки b по атрибуту i;</w:t>
      </w:r>
    </w:p>
    <w:p w:rsidR="00183E8E" w:rsidRDefault="00183E8E" w:rsidP="009A2CD0">
      <w:pPr>
        <w:jc w:val="both"/>
      </w:pPr>
      <w:r>
        <w:t xml:space="preserve"> n – число учитываемых атрибутов;</w:t>
      </w:r>
    </w:p>
    <w:p w:rsidR="00183E8E" w:rsidRDefault="00183E8E" w:rsidP="009A2CD0">
      <w:pPr>
        <w:jc w:val="both"/>
      </w:pPr>
      <w:r w:rsidRPr="009A2CD0">
        <w:t>Wi</w:t>
      </w:r>
      <w:r w:rsidRPr="009A2CD0">
        <w:rPr>
          <w:i/>
        </w:rPr>
        <w:t xml:space="preserve"> – </w:t>
      </w:r>
      <w:r w:rsidRPr="009A2CD0">
        <w:t>значимость, приписываемая потребителем атрибуту i</w:t>
      </w:r>
      <w:r>
        <w:t>;</w:t>
      </w:r>
    </w:p>
    <w:p w:rsidR="00183E8E" w:rsidRDefault="00183E8E" w:rsidP="009A2CD0">
      <w:pPr>
        <w:jc w:val="both"/>
      </w:pPr>
      <w:r w:rsidRPr="009A2CD0">
        <w:t>Ii – идеальный уровень исполнения по атрибуту i.</w:t>
      </w:r>
    </w:p>
    <w:p w:rsidR="00183E8E" w:rsidRDefault="00183E8E" w:rsidP="009A2CD0">
      <w:pPr>
        <w:jc w:val="both"/>
      </w:pPr>
    </w:p>
    <w:p w:rsidR="00183E8E" w:rsidRPr="00BF2F0A" w:rsidRDefault="00183E8E" w:rsidP="007F56F9">
      <w:pPr>
        <w:jc w:val="both"/>
        <w:rPr>
          <w:b/>
        </w:rPr>
      </w:pPr>
      <w:r w:rsidRPr="00BF2F0A">
        <w:rPr>
          <w:i/>
        </w:rPr>
        <w:t>Практическое задание 2:решить ситуационную задачу и оформить письменно</w:t>
      </w:r>
    </w:p>
    <w:p w:rsidR="00183E8E" w:rsidRPr="00BF2F0A" w:rsidRDefault="00183E8E"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183E8E" w:rsidRPr="00BF2F0A" w:rsidRDefault="00183E8E"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183E8E" w:rsidRPr="00BF2F0A" w:rsidRDefault="00183E8E" w:rsidP="00BF2F0A">
      <w:pPr>
        <w:numPr>
          <w:ilvl w:val="0"/>
          <w:numId w:val="28"/>
        </w:numPr>
        <w:contextualSpacing/>
        <w:jc w:val="both"/>
      </w:pPr>
      <w:r w:rsidRPr="00BF2F0A">
        <w:t>Как Вы расцениваете сложившуюся ситуацию?</w:t>
      </w:r>
    </w:p>
    <w:p w:rsidR="00183E8E" w:rsidRPr="00BF2F0A" w:rsidRDefault="00183E8E" w:rsidP="00BF2F0A">
      <w:pPr>
        <w:numPr>
          <w:ilvl w:val="0"/>
          <w:numId w:val="28"/>
        </w:numPr>
        <w:contextualSpacing/>
        <w:jc w:val="both"/>
      </w:pPr>
      <w:r w:rsidRPr="00BF2F0A">
        <w:t>Как бы Вы поступили на месте менеджера со стороны заказчика?</w:t>
      </w:r>
    </w:p>
    <w:p w:rsidR="00183E8E" w:rsidRPr="00BF2F0A" w:rsidRDefault="00183E8E" w:rsidP="00BF2F0A">
      <w:pPr>
        <w:numPr>
          <w:ilvl w:val="0"/>
          <w:numId w:val="28"/>
        </w:numPr>
        <w:contextualSpacing/>
        <w:jc w:val="both"/>
      </w:pPr>
      <w:r w:rsidRPr="00BF2F0A">
        <w:t>Как бы Вы поступили на месте менеджера со стороны исполнителя?</w:t>
      </w:r>
    </w:p>
    <w:p w:rsidR="00183E8E" w:rsidRPr="00BF2F0A" w:rsidRDefault="00183E8E" w:rsidP="00BF2F0A"/>
    <w:p w:rsidR="00183E8E" w:rsidRPr="00FC7DAF" w:rsidRDefault="00183E8E" w:rsidP="00284B75">
      <w:pPr>
        <w:pStyle w:val="1"/>
        <w:spacing w:after="0" w:line="240" w:lineRule="auto"/>
        <w:ind w:left="0"/>
        <w:jc w:val="both"/>
        <w:rPr>
          <w:rFonts w:ascii="Times New Roman" w:hAnsi="Times New Roman"/>
          <w:b/>
          <w:sz w:val="24"/>
          <w:szCs w:val="24"/>
        </w:rPr>
      </w:pPr>
    </w:p>
    <w:p w:rsidR="00183E8E" w:rsidRPr="00FD0CEF" w:rsidRDefault="00183E8E"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r w:rsidRPr="00FD0CEF">
        <w:rPr>
          <w:rFonts w:ascii="Times New Roman" w:hAnsi="Times New Roman"/>
          <w:b/>
          <w:sz w:val="24"/>
          <w:szCs w:val="24"/>
        </w:rPr>
        <w:t>(проводится в форме практической подготовки)</w:t>
      </w:r>
    </w:p>
    <w:p w:rsidR="00183E8E" w:rsidRPr="003A76FF" w:rsidRDefault="00183E8E" w:rsidP="0001303E">
      <w:pPr>
        <w:jc w:val="both"/>
        <w:rPr>
          <w:b/>
        </w:rPr>
      </w:pPr>
    </w:p>
    <w:p w:rsidR="00183E8E" w:rsidRDefault="00183E8E" w:rsidP="00383FE3">
      <w:pPr>
        <w:ind w:firstLine="709"/>
        <w:jc w:val="both"/>
        <w:rPr>
          <w:i/>
        </w:rPr>
      </w:pPr>
      <w:r w:rsidRPr="002E6EA5">
        <w:rPr>
          <w:i/>
        </w:rPr>
        <w:t>Вопросы к занятию</w:t>
      </w:r>
    </w:p>
    <w:p w:rsidR="00183E8E" w:rsidRDefault="00183E8E"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Default="00183E8E" w:rsidP="00383FE3">
      <w:pPr>
        <w:ind w:firstLine="709"/>
        <w:jc w:val="both"/>
      </w:pPr>
      <w:r>
        <w:t>2.Комплексное исследование рынка. Емкость рынка. Расчет доли рынка.</w:t>
      </w:r>
    </w:p>
    <w:p w:rsidR="00183E8E" w:rsidRDefault="00183E8E" w:rsidP="00383FE3">
      <w:pPr>
        <w:ind w:firstLine="709"/>
        <w:jc w:val="both"/>
      </w:pPr>
      <w:r>
        <w:t xml:space="preserve">3.Прогнозирование рынка. </w:t>
      </w:r>
      <w:r>
        <w:tab/>
        <w:t>Способы разработки прогноза рынка. Модели прогнозирования рынка.</w:t>
      </w:r>
    </w:p>
    <w:p w:rsidR="00183E8E" w:rsidRDefault="00183E8E" w:rsidP="00392A2B">
      <w:pPr>
        <w:ind w:firstLine="567"/>
        <w:jc w:val="both"/>
        <w:rPr>
          <w:i/>
        </w:rPr>
      </w:pPr>
    </w:p>
    <w:p w:rsidR="00183E8E" w:rsidRDefault="00183E8E" w:rsidP="00B0576D">
      <w:pPr>
        <w:jc w:val="both"/>
      </w:pPr>
      <w:r w:rsidRPr="00FD0CEF">
        <w:rPr>
          <w:bCs/>
          <w:i/>
        </w:rPr>
        <w:t>З</w:t>
      </w:r>
      <w:r w:rsidRPr="00FD0CEF">
        <w:rPr>
          <w:i/>
        </w:rPr>
        <w:t>адание для практической подготовки</w:t>
      </w:r>
      <w:r w:rsidRPr="00FD0CEF">
        <w:t>:</w:t>
      </w:r>
      <w:r>
        <w:t>решение задач.</w:t>
      </w:r>
    </w:p>
    <w:p w:rsidR="00183E8E" w:rsidRDefault="00183E8E" w:rsidP="00BF2F0A">
      <w:pPr>
        <w:jc w:val="both"/>
      </w:pPr>
      <w:r w:rsidRPr="00C70B25">
        <w:rPr>
          <w:i/>
        </w:rPr>
        <w:t>Задача</w:t>
      </w:r>
      <w:r>
        <w:t xml:space="preserve">:Фирма при реализации продукции ориентируется на три сегмента рынка. </w:t>
      </w:r>
    </w:p>
    <w:p w:rsidR="00183E8E" w:rsidRDefault="00183E8E"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183E8E" w:rsidRDefault="00183E8E" w:rsidP="00BF2F0A">
      <w:pPr>
        <w:jc w:val="both"/>
      </w:pPr>
      <w:r>
        <w:t>Определить: объем продаж фирмы в текущем году при вышеуказанных условиях.</w:t>
      </w:r>
    </w:p>
    <w:p w:rsidR="00183E8E" w:rsidRPr="00B0576D" w:rsidRDefault="00183E8E"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tblPr>
      <w:tblGrid>
        <w:gridCol w:w="3678"/>
        <w:gridCol w:w="1432"/>
        <w:gridCol w:w="1546"/>
        <w:gridCol w:w="1274"/>
        <w:gridCol w:w="1701"/>
      </w:tblGrid>
      <w:tr w:rsidR="00183E8E" w:rsidRPr="00B0576D" w:rsidTr="00B0576D">
        <w:tc>
          <w:tcPr>
            <w:tcW w:w="3678" w:type="dxa"/>
            <w:vMerge w:val="restart"/>
            <w:tcBorders>
              <w:top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Содержание</w:t>
            </w:r>
          </w:p>
        </w:tc>
        <w:tc>
          <w:tcPr>
            <w:tcW w:w="5953" w:type="dxa"/>
            <w:gridSpan w:val="4"/>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Признаки сегментации</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Поведен</w:t>
            </w:r>
            <w:r>
              <w:rPr>
                <w:color w:val="000000"/>
                <w:szCs w:val="20"/>
              </w:rPr>
              <w:t>-</w:t>
            </w:r>
            <w:r w:rsidRPr="00B0576D">
              <w:rPr>
                <w:color w:val="000000"/>
                <w:szCs w:val="20"/>
              </w:rPr>
              <w:t>ческий</w:t>
            </w:r>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Социально-</w:t>
            </w:r>
          </w:p>
          <w:p w:rsidR="00183E8E" w:rsidRPr="00B0576D" w:rsidRDefault="00183E8E" w:rsidP="00BF2F0A">
            <w:pPr>
              <w:jc w:val="center"/>
              <w:rPr>
                <w:color w:val="000000"/>
                <w:szCs w:val="20"/>
              </w:rPr>
            </w:pPr>
            <w:r w:rsidRPr="00B0576D">
              <w:rPr>
                <w:color w:val="000000"/>
                <w:szCs w:val="20"/>
              </w:rPr>
              <w:t>демографии-ческий</w:t>
            </w:r>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Географи-</w:t>
            </w:r>
          </w:p>
          <w:p w:rsidR="00183E8E" w:rsidRPr="00B0576D" w:rsidRDefault="00183E8E" w:rsidP="00BF2F0A">
            <w:pPr>
              <w:jc w:val="center"/>
              <w:rPr>
                <w:color w:val="000000"/>
                <w:szCs w:val="20"/>
              </w:rPr>
            </w:pPr>
            <w:r w:rsidRPr="00B0576D">
              <w:rPr>
                <w:color w:val="000000"/>
                <w:szCs w:val="20"/>
              </w:rPr>
              <w:t>ческий</w:t>
            </w:r>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Психо-графический</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4</w:t>
            </w:r>
          </w:p>
        </w:tc>
      </w:tr>
      <w:tr w:rsidR="00183E8E" w:rsidRPr="00B0576D" w:rsidTr="00C70B25">
        <w:trPr>
          <w:trHeight w:val="573"/>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183E8E" w:rsidRPr="00B0576D" w:rsidRDefault="00183E8E" w:rsidP="00BF2F0A">
            <w:pPr>
              <w:rPr>
                <w:color w:val="000000"/>
                <w:szCs w:val="20"/>
              </w:rPr>
            </w:pPr>
          </w:p>
        </w:tc>
      </w:tr>
      <w:tr w:rsidR="00183E8E" w:rsidRPr="00B0576D" w:rsidTr="00C70B25">
        <w:trPr>
          <w:trHeight w:val="896"/>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825"/>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570"/>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bl>
    <w:p w:rsidR="00183E8E" w:rsidRPr="00B0576D" w:rsidRDefault="00183E8E" w:rsidP="00BF2F0A">
      <w:pPr>
        <w:jc w:val="both"/>
        <w:rPr>
          <w:sz w:val="32"/>
        </w:rPr>
      </w:pPr>
    </w:p>
    <w:p w:rsidR="00183E8E" w:rsidRDefault="00183E8E" w:rsidP="00BF2F0A">
      <w:pPr>
        <w:ind w:firstLine="360"/>
        <w:jc w:val="both"/>
        <w:rPr>
          <w:i/>
        </w:rPr>
      </w:pPr>
    </w:p>
    <w:p w:rsidR="00183E8E" w:rsidRPr="00284B75" w:rsidRDefault="00183E8E"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r w:rsidRPr="00FD0CEF">
        <w:rPr>
          <w:rFonts w:ascii="Times New Roman" w:hAnsi="Times New Roman"/>
          <w:b/>
          <w:sz w:val="24"/>
          <w:szCs w:val="24"/>
        </w:rPr>
        <w:t>(проводится в форме практической подготовки)</w:t>
      </w:r>
    </w:p>
    <w:p w:rsidR="00183E8E" w:rsidRPr="003A76FF" w:rsidRDefault="00183E8E" w:rsidP="00392A2B">
      <w:pPr>
        <w:jc w:val="both"/>
        <w:rPr>
          <w:b/>
        </w:rPr>
      </w:pPr>
    </w:p>
    <w:p w:rsidR="00183E8E" w:rsidRDefault="00183E8E" w:rsidP="00392A2B">
      <w:pPr>
        <w:ind w:firstLine="708"/>
        <w:jc w:val="both"/>
        <w:rPr>
          <w:i/>
        </w:rPr>
      </w:pPr>
      <w:r w:rsidRPr="002E6EA5">
        <w:rPr>
          <w:i/>
        </w:rPr>
        <w:t>Вопросы к занятию</w:t>
      </w:r>
    </w:p>
    <w:p w:rsidR="00183E8E" w:rsidRDefault="00183E8E" w:rsidP="008627C5">
      <w:pPr>
        <w:ind w:firstLine="567"/>
        <w:jc w:val="both"/>
      </w:pPr>
      <w:r>
        <w:t xml:space="preserve">1.Конкурентоспособность и ее уровни. </w:t>
      </w:r>
    </w:p>
    <w:p w:rsidR="00183E8E" w:rsidRDefault="00183E8E" w:rsidP="008627C5">
      <w:pPr>
        <w:ind w:firstLine="567"/>
        <w:jc w:val="both"/>
      </w:pPr>
      <w:r>
        <w:t xml:space="preserve">2.Конкурентоспособность фирмы. </w:t>
      </w:r>
    </w:p>
    <w:p w:rsidR="00183E8E" w:rsidRDefault="00183E8E" w:rsidP="008627C5">
      <w:pPr>
        <w:ind w:firstLine="567"/>
        <w:jc w:val="both"/>
      </w:pPr>
      <w:r>
        <w:t xml:space="preserve">3.Многоугольник конкурентоспособности. </w:t>
      </w:r>
    </w:p>
    <w:p w:rsidR="00183E8E" w:rsidRDefault="00183E8E" w:rsidP="008627C5">
      <w:pPr>
        <w:ind w:firstLine="567"/>
        <w:jc w:val="both"/>
      </w:pPr>
      <w:r>
        <w:t>4.Конкурентоспособность продукции.</w:t>
      </w:r>
    </w:p>
    <w:p w:rsidR="00183E8E" w:rsidRDefault="00183E8E" w:rsidP="008627C5">
      <w:pPr>
        <w:ind w:firstLine="567"/>
        <w:jc w:val="both"/>
      </w:pPr>
      <w:r>
        <w:t xml:space="preserve">5.Методы оценки конкурентоспособности фирмы/товара. </w:t>
      </w:r>
    </w:p>
    <w:p w:rsidR="00183E8E" w:rsidRDefault="00183E8E" w:rsidP="008627C5">
      <w:pPr>
        <w:ind w:firstLine="567"/>
        <w:jc w:val="both"/>
      </w:pPr>
    </w:p>
    <w:p w:rsidR="00183E8E" w:rsidRDefault="00183E8E" w:rsidP="001F7C8D">
      <w:pPr>
        <w:jc w:val="both"/>
      </w:pPr>
      <w:r w:rsidRPr="00FD0CEF">
        <w:rPr>
          <w:bCs/>
          <w:i/>
        </w:rPr>
        <w:t>З</w:t>
      </w:r>
      <w:r w:rsidRPr="00FD0CEF">
        <w:rPr>
          <w:i/>
        </w:rPr>
        <w:t>адание для практической подготовки</w:t>
      </w:r>
      <w:r w:rsidRPr="00FD0CEF">
        <w:t>:</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 Например, два аналогичных товара различных торговых марок, два автосервиса, два дома культуры, два кинотеатра, два музея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183E8E" w:rsidRPr="007D4EC1" w:rsidRDefault="00183E8E"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6"/>
        <w:gridCol w:w="1287"/>
        <w:gridCol w:w="1418"/>
        <w:gridCol w:w="1417"/>
        <w:gridCol w:w="1418"/>
        <w:gridCol w:w="1559"/>
      </w:tblGrid>
      <w:tr w:rsidR="00183E8E" w:rsidRPr="007D4EC1" w:rsidTr="00394F15">
        <w:trPr>
          <w:trHeight w:val="558"/>
        </w:trPr>
        <w:tc>
          <w:tcPr>
            <w:tcW w:w="1656" w:type="dxa"/>
            <w:vMerge w:val="restart"/>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Показатели</w:t>
            </w:r>
          </w:p>
        </w:tc>
        <w:tc>
          <w:tcPr>
            <w:tcW w:w="5540" w:type="dxa"/>
            <w:gridSpan w:val="4"/>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Оценки экспертов (Э)</w:t>
            </w:r>
          </w:p>
        </w:tc>
        <w:tc>
          <w:tcPr>
            <w:tcW w:w="1559" w:type="dxa"/>
            <w:vMerge w:val="restart"/>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 xml:space="preserve">Средняя оценка по критерию </w:t>
            </w:r>
          </w:p>
        </w:tc>
      </w:tr>
      <w:tr w:rsidR="00183E8E" w:rsidRPr="007D4EC1" w:rsidTr="00394F15">
        <w:tc>
          <w:tcPr>
            <w:tcW w:w="1656" w:type="dxa"/>
            <w:vMerge/>
          </w:tcPr>
          <w:p w:rsidR="00183E8E" w:rsidRPr="00394F15" w:rsidRDefault="00183E8E" w:rsidP="00394F15">
            <w:pPr>
              <w:spacing w:line="288" w:lineRule="auto"/>
              <w:contextualSpacing/>
              <w:jc w:val="center"/>
              <w:rPr>
                <w:sz w:val="22"/>
                <w:szCs w:val="22"/>
                <w:lang w:eastAsia="en-US"/>
              </w:rPr>
            </w:pPr>
          </w:p>
        </w:tc>
        <w:tc>
          <w:tcPr>
            <w:tcW w:w="128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Эксперт 1</w:t>
            </w:r>
          </w:p>
        </w:tc>
        <w:tc>
          <w:tcPr>
            <w:tcW w:w="1418"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Эксперт 2</w:t>
            </w:r>
          </w:p>
        </w:tc>
        <w:tc>
          <w:tcPr>
            <w:tcW w:w="141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Эксперт 3</w:t>
            </w:r>
          </w:p>
        </w:tc>
        <w:tc>
          <w:tcPr>
            <w:tcW w:w="1418"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Эксперт 4</w:t>
            </w:r>
          </w:p>
        </w:tc>
        <w:tc>
          <w:tcPr>
            <w:tcW w:w="1559" w:type="dxa"/>
            <w:vMerge/>
          </w:tcPr>
          <w:p w:rsidR="00183E8E" w:rsidRPr="00394F15" w:rsidRDefault="00183E8E" w:rsidP="00394F15">
            <w:pPr>
              <w:spacing w:line="288" w:lineRule="auto"/>
              <w:contextualSpacing/>
              <w:jc w:val="center"/>
              <w:rPr>
                <w:sz w:val="22"/>
                <w:szCs w:val="22"/>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Критерий 1</w:t>
            </w:r>
          </w:p>
        </w:tc>
        <w:tc>
          <w:tcPr>
            <w:tcW w:w="128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6</w:t>
            </w:r>
          </w:p>
        </w:tc>
        <w:tc>
          <w:tcPr>
            <w:tcW w:w="1418"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w:t>
            </w:r>
          </w:p>
        </w:tc>
        <w:tc>
          <w:tcPr>
            <w:tcW w:w="141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5</w:t>
            </w:r>
          </w:p>
        </w:tc>
        <w:tc>
          <w:tcPr>
            <w:tcW w:w="1559" w:type="dxa"/>
          </w:tcPr>
          <w:p w:rsidR="00183E8E" w:rsidRPr="00394F15" w:rsidRDefault="00183E8E" w:rsidP="00394F15">
            <w:pPr>
              <w:spacing w:line="288" w:lineRule="auto"/>
              <w:contextualSpacing/>
              <w:jc w:val="center"/>
              <w:rPr>
                <w:sz w:val="22"/>
                <w:szCs w:val="22"/>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Критерий 2</w:t>
            </w:r>
          </w:p>
        </w:tc>
        <w:tc>
          <w:tcPr>
            <w:tcW w:w="128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7</w:t>
            </w:r>
          </w:p>
        </w:tc>
        <w:tc>
          <w:tcPr>
            <w:tcW w:w="1418" w:type="dxa"/>
          </w:tcPr>
          <w:p w:rsidR="00183E8E" w:rsidRPr="00394F15" w:rsidRDefault="00183E8E" w:rsidP="00394F15">
            <w:pPr>
              <w:spacing w:line="288" w:lineRule="auto"/>
              <w:contextualSpacing/>
              <w:jc w:val="center"/>
              <w:rPr>
                <w:sz w:val="22"/>
                <w:szCs w:val="22"/>
                <w:lang w:eastAsia="en-US"/>
              </w:rPr>
            </w:pPr>
          </w:p>
        </w:tc>
        <w:tc>
          <w:tcPr>
            <w:tcW w:w="1417" w:type="dxa"/>
          </w:tcPr>
          <w:p w:rsidR="00183E8E" w:rsidRPr="00394F15" w:rsidRDefault="00183E8E" w:rsidP="00394F15">
            <w:pPr>
              <w:spacing w:line="288" w:lineRule="auto"/>
              <w:contextualSpacing/>
              <w:jc w:val="center"/>
              <w:rPr>
                <w:sz w:val="22"/>
                <w:szCs w:val="22"/>
                <w:lang w:eastAsia="en-US"/>
              </w:rPr>
            </w:pPr>
          </w:p>
        </w:tc>
        <w:tc>
          <w:tcPr>
            <w:tcW w:w="1418" w:type="dxa"/>
          </w:tcPr>
          <w:p w:rsidR="00183E8E" w:rsidRPr="00394F15" w:rsidRDefault="00183E8E" w:rsidP="00394F15">
            <w:pPr>
              <w:spacing w:line="288" w:lineRule="auto"/>
              <w:contextualSpacing/>
              <w:jc w:val="center"/>
              <w:rPr>
                <w:sz w:val="22"/>
                <w:szCs w:val="22"/>
                <w:lang w:eastAsia="en-US"/>
              </w:rPr>
            </w:pPr>
          </w:p>
        </w:tc>
        <w:tc>
          <w:tcPr>
            <w:tcW w:w="1559" w:type="dxa"/>
          </w:tcPr>
          <w:p w:rsidR="00183E8E" w:rsidRPr="00394F15" w:rsidRDefault="00183E8E" w:rsidP="00394F15">
            <w:pPr>
              <w:spacing w:line="288" w:lineRule="auto"/>
              <w:contextualSpacing/>
              <w:jc w:val="center"/>
              <w:rPr>
                <w:sz w:val="22"/>
                <w:szCs w:val="22"/>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w:t>
            </w:r>
          </w:p>
        </w:tc>
        <w:tc>
          <w:tcPr>
            <w:tcW w:w="128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sz w:val="22"/>
                <w:szCs w:val="22"/>
                <w:lang w:eastAsia="en-US"/>
              </w:rPr>
            </w:pPr>
          </w:p>
        </w:tc>
        <w:tc>
          <w:tcPr>
            <w:tcW w:w="1417" w:type="dxa"/>
          </w:tcPr>
          <w:p w:rsidR="00183E8E" w:rsidRPr="00394F15" w:rsidRDefault="00183E8E" w:rsidP="00394F15">
            <w:pPr>
              <w:spacing w:line="288" w:lineRule="auto"/>
              <w:contextualSpacing/>
              <w:jc w:val="center"/>
              <w:rPr>
                <w:sz w:val="22"/>
                <w:szCs w:val="22"/>
                <w:lang w:eastAsia="en-US"/>
              </w:rPr>
            </w:pPr>
          </w:p>
        </w:tc>
        <w:tc>
          <w:tcPr>
            <w:tcW w:w="1418" w:type="dxa"/>
          </w:tcPr>
          <w:p w:rsidR="00183E8E" w:rsidRPr="00394F15" w:rsidRDefault="00183E8E" w:rsidP="00394F15">
            <w:pPr>
              <w:spacing w:line="288" w:lineRule="auto"/>
              <w:contextualSpacing/>
              <w:jc w:val="center"/>
              <w:rPr>
                <w:sz w:val="22"/>
                <w:szCs w:val="22"/>
                <w:lang w:eastAsia="en-US"/>
              </w:rPr>
            </w:pPr>
          </w:p>
        </w:tc>
        <w:tc>
          <w:tcPr>
            <w:tcW w:w="1559" w:type="dxa"/>
          </w:tcPr>
          <w:p w:rsidR="00183E8E" w:rsidRPr="00394F15" w:rsidRDefault="00183E8E" w:rsidP="00394F15">
            <w:pPr>
              <w:spacing w:line="288" w:lineRule="auto"/>
              <w:contextualSpacing/>
              <w:jc w:val="center"/>
              <w:rPr>
                <w:sz w:val="22"/>
                <w:szCs w:val="22"/>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Критерий 10</w:t>
            </w:r>
          </w:p>
        </w:tc>
        <w:tc>
          <w:tcPr>
            <w:tcW w:w="1287" w:type="dxa"/>
          </w:tcPr>
          <w:p w:rsidR="00183E8E" w:rsidRPr="00394F15" w:rsidRDefault="00183E8E" w:rsidP="00394F15">
            <w:pPr>
              <w:spacing w:line="288" w:lineRule="auto"/>
              <w:contextualSpacing/>
              <w:jc w:val="center"/>
              <w:rPr>
                <w:sz w:val="22"/>
                <w:szCs w:val="22"/>
                <w:lang w:eastAsia="en-US"/>
              </w:rPr>
            </w:pPr>
            <w:r w:rsidRPr="00394F15">
              <w:rPr>
                <w:sz w:val="22"/>
                <w:szCs w:val="22"/>
                <w:lang w:eastAsia="en-US"/>
              </w:rPr>
              <w:t>5</w:t>
            </w:r>
          </w:p>
        </w:tc>
        <w:tc>
          <w:tcPr>
            <w:tcW w:w="1418" w:type="dxa"/>
          </w:tcPr>
          <w:p w:rsidR="00183E8E" w:rsidRPr="00394F15" w:rsidRDefault="00183E8E" w:rsidP="00394F15">
            <w:pPr>
              <w:spacing w:line="288" w:lineRule="auto"/>
              <w:contextualSpacing/>
              <w:jc w:val="center"/>
              <w:rPr>
                <w:sz w:val="22"/>
                <w:szCs w:val="22"/>
                <w:lang w:eastAsia="en-US"/>
              </w:rPr>
            </w:pPr>
          </w:p>
        </w:tc>
        <w:tc>
          <w:tcPr>
            <w:tcW w:w="1417" w:type="dxa"/>
          </w:tcPr>
          <w:p w:rsidR="00183E8E" w:rsidRPr="00394F15" w:rsidRDefault="00183E8E" w:rsidP="00394F15">
            <w:pPr>
              <w:spacing w:line="288" w:lineRule="auto"/>
              <w:contextualSpacing/>
              <w:jc w:val="center"/>
              <w:rPr>
                <w:sz w:val="22"/>
                <w:szCs w:val="22"/>
                <w:lang w:eastAsia="en-US"/>
              </w:rPr>
            </w:pPr>
          </w:p>
        </w:tc>
        <w:tc>
          <w:tcPr>
            <w:tcW w:w="1418" w:type="dxa"/>
          </w:tcPr>
          <w:p w:rsidR="00183E8E" w:rsidRPr="00394F15" w:rsidRDefault="00183E8E" w:rsidP="00394F15">
            <w:pPr>
              <w:spacing w:line="288" w:lineRule="auto"/>
              <w:contextualSpacing/>
              <w:jc w:val="center"/>
              <w:rPr>
                <w:sz w:val="22"/>
                <w:szCs w:val="22"/>
                <w:lang w:eastAsia="en-US"/>
              </w:rPr>
            </w:pPr>
          </w:p>
        </w:tc>
        <w:tc>
          <w:tcPr>
            <w:tcW w:w="1559" w:type="dxa"/>
          </w:tcPr>
          <w:p w:rsidR="00183E8E" w:rsidRPr="00394F15" w:rsidRDefault="00183E8E" w:rsidP="00394F15">
            <w:pPr>
              <w:spacing w:line="288" w:lineRule="auto"/>
              <w:contextualSpacing/>
              <w:jc w:val="center"/>
              <w:rPr>
                <w:sz w:val="22"/>
                <w:szCs w:val="22"/>
                <w:lang w:eastAsia="en-US"/>
              </w:rPr>
            </w:pPr>
          </w:p>
        </w:tc>
      </w:tr>
    </w:tbl>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0A5D71">
      <w:pPr>
        <w:spacing w:line="288" w:lineRule="auto"/>
        <w:contextualSpacing/>
        <w:jc w:val="both"/>
        <w:rPr>
          <w:lang w:eastAsia="en-US"/>
        </w:rPr>
      </w:pPr>
    </w:p>
    <w:p w:rsidR="00183E8E" w:rsidRPr="007D4EC1" w:rsidRDefault="00183E8E"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183E8E" w:rsidRDefault="00183E8E"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183E8E" w:rsidRDefault="00183E8E" w:rsidP="001F7C8D">
      <w:pPr>
        <w:spacing w:after="200" w:line="288" w:lineRule="auto"/>
        <w:ind w:left="720"/>
        <w:contextualSpacing/>
        <w:jc w:val="both"/>
        <w:rPr>
          <w:lang w:eastAsia="en-US"/>
        </w:rPr>
      </w:pPr>
    </w:p>
    <w:p w:rsidR="00183E8E" w:rsidRPr="007D4EC1" w:rsidRDefault="00183E8E"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183E8E" w:rsidRDefault="00183E8E" w:rsidP="008627C5">
      <w:pPr>
        <w:ind w:firstLine="567"/>
        <w:jc w:val="both"/>
      </w:pPr>
    </w:p>
    <w:p w:rsidR="00183E8E" w:rsidRPr="008627C5" w:rsidRDefault="00183E8E"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183E8E" w:rsidRPr="00FD0CEF" w:rsidRDefault="00183E8E" w:rsidP="008627C5">
      <w:pPr>
        <w:pStyle w:val="1"/>
        <w:spacing w:after="0" w:line="240" w:lineRule="auto"/>
        <w:ind w:left="0"/>
        <w:jc w:val="both"/>
        <w:rPr>
          <w:rFonts w:ascii="Times New Roman" w:hAnsi="Times New Roman"/>
          <w:b/>
          <w:bCs/>
          <w:sz w:val="24"/>
          <w:szCs w:val="24"/>
        </w:rPr>
      </w:pPr>
      <w:r w:rsidRPr="008627C5">
        <w:rPr>
          <w:rFonts w:ascii="Times New Roman" w:hAnsi="Times New Roman"/>
          <w:b/>
          <w:sz w:val="24"/>
          <w:szCs w:val="24"/>
        </w:rPr>
        <w:t>Жизненный цикл товара.</w:t>
      </w:r>
      <w:r w:rsidRPr="00FD0CEF">
        <w:rPr>
          <w:rFonts w:ascii="Times New Roman" w:hAnsi="Times New Roman"/>
          <w:b/>
          <w:sz w:val="24"/>
          <w:szCs w:val="24"/>
        </w:rPr>
        <w:t>(проводится в форме практической подготовки)</w:t>
      </w:r>
    </w:p>
    <w:p w:rsidR="00183E8E" w:rsidRPr="003A76FF" w:rsidRDefault="00183E8E" w:rsidP="008627C5">
      <w:pPr>
        <w:jc w:val="both"/>
        <w:rPr>
          <w:b/>
        </w:rPr>
      </w:pPr>
    </w:p>
    <w:p w:rsidR="00183E8E" w:rsidRDefault="00183E8E" w:rsidP="008627C5">
      <w:pPr>
        <w:ind w:firstLine="708"/>
        <w:jc w:val="both"/>
        <w:rPr>
          <w:i/>
        </w:rPr>
      </w:pPr>
      <w:r w:rsidRPr="002E6EA5">
        <w:rPr>
          <w:i/>
        </w:rPr>
        <w:t>Вопросы к занятию</w:t>
      </w:r>
    </w:p>
    <w:p w:rsidR="00183E8E" w:rsidRDefault="00183E8E" w:rsidP="008627C5">
      <w:pPr>
        <w:ind w:firstLine="567"/>
        <w:jc w:val="both"/>
      </w:pPr>
      <w:r>
        <w:t>1.Цель, задачи товарной политики</w:t>
      </w:r>
    </w:p>
    <w:p w:rsidR="00183E8E" w:rsidRDefault="00183E8E"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183E8E" w:rsidRDefault="00183E8E"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183E8E" w:rsidRDefault="00183E8E" w:rsidP="008627C5">
      <w:pPr>
        <w:ind w:firstLine="567"/>
        <w:jc w:val="both"/>
      </w:pPr>
      <w:r>
        <w:t>4.Использование метода АВС-анализ при формировании товарного ассортимента.</w:t>
      </w:r>
    </w:p>
    <w:p w:rsidR="00183E8E" w:rsidRDefault="00183E8E" w:rsidP="008627C5">
      <w:pPr>
        <w:ind w:firstLine="567"/>
        <w:jc w:val="both"/>
      </w:pPr>
    </w:p>
    <w:p w:rsidR="00183E8E" w:rsidRPr="00F35C2E" w:rsidRDefault="00183E8E" w:rsidP="00E351F9">
      <w:pPr>
        <w:jc w:val="both"/>
        <w:rPr>
          <w:i/>
        </w:rPr>
      </w:pPr>
      <w:r w:rsidRPr="00FD0CEF">
        <w:rPr>
          <w:bCs/>
          <w:i/>
        </w:rPr>
        <w:t>З</w:t>
      </w:r>
      <w:r w:rsidRPr="00FD0CEF">
        <w:rPr>
          <w:i/>
        </w:rPr>
        <w:t>адание для практической подготовки</w:t>
      </w:r>
      <w:r w:rsidRPr="00FD0CEF">
        <w:t>:</w:t>
      </w:r>
      <w:r w:rsidRPr="00F35C2E">
        <w:t>Решение задач.</w:t>
      </w:r>
    </w:p>
    <w:p w:rsidR="00183E8E" w:rsidRPr="00F35C2E" w:rsidRDefault="00183E8E"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183E8E" w:rsidRPr="00F35C2E" w:rsidRDefault="00183E8E" w:rsidP="00E351F9">
      <w:pPr>
        <w:shd w:val="clear" w:color="auto" w:fill="FFFFFF"/>
        <w:jc w:val="both"/>
      </w:pPr>
      <w:r w:rsidRPr="00F35C2E">
        <w:t>Произвести оптимизацию товарного ассортимента компании.</w:t>
      </w:r>
    </w:p>
    <w:p w:rsidR="00183E8E" w:rsidRPr="00F35C2E" w:rsidRDefault="00183E8E" w:rsidP="00E351F9">
      <w:pPr>
        <w:shd w:val="clear" w:color="auto" w:fill="FFFFFF"/>
        <w:jc w:val="both"/>
      </w:pPr>
      <w:r w:rsidRPr="00F35C2E">
        <w:t>Известны следующие данные по деятельности компании</w:t>
      </w:r>
    </w:p>
    <w:p w:rsidR="00183E8E" w:rsidRPr="00F35C2E" w:rsidRDefault="00183E8E" w:rsidP="00E351F9">
      <w:pPr>
        <w:shd w:val="clear" w:color="auto" w:fill="FFFFFF"/>
        <w:jc w:val="both"/>
      </w:pPr>
    </w:p>
    <w:tbl>
      <w:tblPr>
        <w:tblW w:w="3367" w:type="pct"/>
        <w:tblCellMar>
          <w:left w:w="0" w:type="dxa"/>
          <w:right w:w="0" w:type="dxa"/>
        </w:tblCellMar>
        <w:tblLook w:val="00A0"/>
      </w:tblPr>
      <w:tblGrid>
        <w:gridCol w:w="1722"/>
        <w:gridCol w:w="2584"/>
        <w:gridCol w:w="2364"/>
      </w:tblGrid>
      <w:tr w:rsidR="00183E8E"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Цена единицы, руб.</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230,00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400,00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520,00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780,00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10,00</w:t>
            </w:r>
          </w:p>
        </w:tc>
      </w:tr>
    </w:tbl>
    <w:p w:rsidR="00183E8E" w:rsidRPr="00F35C2E" w:rsidRDefault="00183E8E" w:rsidP="00E351F9">
      <w:pPr>
        <w:shd w:val="clear" w:color="auto" w:fill="FFFFFF"/>
        <w:jc w:val="both"/>
      </w:pPr>
      <w:r w:rsidRPr="00F35C2E">
        <w:rPr>
          <w:bCs/>
        </w:rPr>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183E8E" w:rsidRPr="00F35C2E" w:rsidRDefault="00183E8E"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183E8E" w:rsidRPr="00F35C2E" w:rsidRDefault="00183E8E"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183E8E" w:rsidRPr="00F35C2E" w:rsidRDefault="00183E8E"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183E8E" w:rsidRPr="00F35C2E" w:rsidRDefault="00183E8E" w:rsidP="00E351F9">
      <w:pPr>
        <w:shd w:val="clear" w:color="auto" w:fill="FFFFFF"/>
        <w:jc w:val="both"/>
      </w:pPr>
      <w:r>
        <w:t xml:space="preserve">Задание: Определить виды товаров по группам А, В, С. </w:t>
      </w:r>
      <w:r w:rsidRPr="00F35C2E">
        <w:t>Для определения доли выручки от продажи каждого из товаров, посчита</w:t>
      </w:r>
      <w:r>
        <w:t>ть</w:t>
      </w:r>
      <w:r w:rsidRPr="00F35C2E">
        <w:t xml:space="preserve"> сначала общую выручку, а затем най</w:t>
      </w:r>
      <w:r>
        <w:t>ти</w:t>
      </w:r>
      <w:r w:rsidRPr="00F35C2E">
        <w:t xml:space="preserve"> долю выручки от продажи каждой ассортиментной позиции в общей выручке предприятия.</w:t>
      </w:r>
    </w:p>
    <w:p w:rsidR="00183E8E" w:rsidRPr="00E351F9" w:rsidRDefault="00183E8E" w:rsidP="00E351F9">
      <w:pPr>
        <w:shd w:val="clear" w:color="auto" w:fill="FFFFFF"/>
        <w:jc w:val="both"/>
        <w:rPr>
          <w:color w:val="191919"/>
        </w:rPr>
      </w:pPr>
    </w:p>
    <w:tbl>
      <w:tblPr>
        <w:tblW w:w="0" w:type="auto"/>
        <w:tblCellMar>
          <w:left w:w="0" w:type="dxa"/>
          <w:right w:w="0" w:type="dxa"/>
        </w:tblCellMar>
        <w:tblLook w:val="00A0"/>
      </w:tblPr>
      <w:tblGrid>
        <w:gridCol w:w="1047"/>
        <w:gridCol w:w="1264"/>
        <w:gridCol w:w="1801"/>
        <w:gridCol w:w="1260"/>
        <w:gridCol w:w="1260"/>
        <w:gridCol w:w="1980"/>
      </w:tblGrid>
      <w:tr w:rsidR="00183E8E" w:rsidRPr="00F35C2E" w:rsidTr="00FD0CEF">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Доля выручки в общей выручке предприятия %</w:t>
            </w: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100%</w:t>
            </w:r>
          </w:p>
        </w:tc>
      </w:tr>
    </w:tbl>
    <w:p w:rsidR="00183E8E" w:rsidRPr="00F35C2E" w:rsidRDefault="00183E8E" w:rsidP="00E351F9">
      <w:pPr>
        <w:shd w:val="clear" w:color="auto" w:fill="FFFFFF"/>
        <w:spacing w:before="75" w:after="75"/>
        <w:rPr>
          <w:bCs/>
        </w:rPr>
      </w:pPr>
      <w:r w:rsidRPr="00F35C2E">
        <w:rPr>
          <w:sz w:val="22"/>
          <w:szCs w:val="22"/>
        </w:rPr>
        <w:t> </w:t>
      </w:r>
      <w:r w:rsidRPr="00F35C2E">
        <w:rPr>
          <w:bCs/>
        </w:rPr>
        <w:t>Отсортир</w:t>
      </w:r>
      <w:r>
        <w:rPr>
          <w:bCs/>
        </w:rPr>
        <w:t>овать</w:t>
      </w:r>
      <w:r w:rsidRPr="00F35C2E">
        <w:rPr>
          <w:bCs/>
        </w:rPr>
        <w:t xml:space="preserve"> данные таблицы</w:t>
      </w:r>
      <w:r>
        <w:rPr>
          <w:bCs/>
        </w:rPr>
        <w:t xml:space="preserve"> по группам</w:t>
      </w:r>
      <w:r w:rsidRPr="00F35C2E">
        <w:rPr>
          <w:bCs/>
        </w:rPr>
        <w:t xml:space="preserve"> и сдела</w:t>
      </w:r>
      <w:r>
        <w:rPr>
          <w:bCs/>
        </w:rPr>
        <w:t>ть</w:t>
      </w:r>
      <w:r w:rsidRPr="00F35C2E">
        <w:rPr>
          <w:bCs/>
        </w:rPr>
        <w:t xml:space="preserve"> вывод по АВС-анализу</w:t>
      </w:r>
      <w:r>
        <w:rPr>
          <w:bCs/>
        </w:rPr>
        <w:t>,</w:t>
      </w:r>
      <w:r w:rsidRPr="00FD0CEF">
        <w:rPr>
          <w:bCs/>
        </w:rPr>
        <w:t xml:space="preserve"> чтобы принять решение об его оптимизации.</w:t>
      </w:r>
    </w:p>
    <w:tbl>
      <w:tblPr>
        <w:tblW w:w="4777" w:type="pct"/>
        <w:tblCellMar>
          <w:left w:w="0" w:type="dxa"/>
          <w:right w:w="0" w:type="dxa"/>
        </w:tblCellMar>
        <w:tblLook w:val="00A0"/>
      </w:tblPr>
      <w:tblGrid>
        <w:gridCol w:w="986"/>
        <w:gridCol w:w="920"/>
        <w:gridCol w:w="1088"/>
        <w:gridCol w:w="1243"/>
        <w:gridCol w:w="1100"/>
        <w:gridCol w:w="1101"/>
        <w:gridCol w:w="1416"/>
        <w:gridCol w:w="1609"/>
      </w:tblGrid>
      <w:tr w:rsidR="00183E8E" w:rsidRPr="00F35C2E" w:rsidTr="00FD0CEF">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Группа товаров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Товары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Доля</w:t>
            </w:r>
          </w:p>
          <w:p w:rsidR="00183E8E" w:rsidRPr="00F35C2E" w:rsidRDefault="00183E8E" w:rsidP="00E351F9">
            <w:pPr>
              <w:rPr>
                <w:sz w:val="22"/>
                <w:szCs w:val="22"/>
              </w:rPr>
            </w:pPr>
            <w:r w:rsidRPr="00F35C2E">
              <w:rPr>
                <w:sz w:val="22"/>
                <w:szCs w:val="22"/>
              </w:rPr>
              <w:t>выручки</w:t>
            </w:r>
          </w:p>
          <w:p w:rsidR="00183E8E" w:rsidRPr="00F35C2E" w:rsidRDefault="00183E8E" w:rsidP="00E351F9">
            <w:pPr>
              <w:rPr>
                <w:sz w:val="22"/>
                <w:szCs w:val="22"/>
              </w:rPr>
            </w:pPr>
            <w:r w:rsidRPr="00F35C2E">
              <w:rPr>
                <w:sz w:val="22"/>
                <w:szCs w:val="22"/>
              </w:rPr>
              <w:t>в общей</w:t>
            </w:r>
          </w:p>
          <w:p w:rsidR="00183E8E" w:rsidRPr="00F35C2E" w:rsidRDefault="00183E8E" w:rsidP="00E351F9">
            <w:pPr>
              <w:rPr>
                <w:sz w:val="22"/>
                <w:szCs w:val="22"/>
              </w:rPr>
            </w:pPr>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r w:rsidRPr="00F35C2E">
              <w:rPr>
                <w:sz w:val="22"/>
                <w:szCs w:val="22"/>
              </w:rPr>
              <w:t>Вывод по АВС-анализу</w:t>
            </w:r>
          </w:p>
        </w:tc>
      </w:tr>
      <w:tr w:rsidR="00183E8E" w:rsidRPr="00F35C2E" w:rsidTr="00FD0CEF">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r w:rsidRPr="00F35C2E">
              <w:rPr>
                <w:sz w:val="22"/>
                <w:szCs w:val="22"/>
              </w:rPr>
              <w:t>Товары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p>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48"/>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r w:rsidRPr="00F35C2E">
              <w:rPr>
                <w:sz w:val="22"/>
                <w:szCs w:val="22"/>
              </w:rPr>
              <w:t>Товары 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p>
        </w:tc>
      </w:tr>
      <w:tr w:rsidR="00183E8E" w:rsidRPr="00F35C2E" w:rsidTr="00FD0CEF">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r w:rsidRPr="00F35C2E">
              <w:rPr>
                <w:sz w:val="22"/>
                <w:szCs w:val="22"/>
              </w:rPr>
              <w:t>Товары 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pPr>
              <w:rPr>
                <w:sz w:val="22"/>
                <w:szCs w:val="22"/>
              </w:rPr>
            </w:pPr>
          </w:p>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pPr>
              <w:rPr>
                <w:sz w:val="22"/>
                <w:szCs w:val="22"/>
              </w:rPr>
            </w:pPr>
          </w:p>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pPr>
              <w:rPr>
                <w:sz w:val="22"/>
                <w:szCs w:val="22"/>
              </w:rPr>
            </w:pPr>
          </w:p>
        </w:tc>
      </w:tr>
    </w:tbl>
    <w:p w:rsidR="00183E8E" w:rsidRDefault="00183E8E" w:rsidP="00E351F9">
      <w:pPr>
        <w:shd w:val="clear" w:color="auto" w:fill="FFFFFF"/>
        <w:spacing w:before="75" w:after="75"/>
        <w:jc w:val="both"/>
        <w:rPr>
          <w:i/>
        </w:rPr>
      </w:pPr>
    </w:p>
    <w:p w:rsidR="00183E8E" w:rsidRPr="00F35C2E" w:rsidRDefault="00183E8E"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183E8E" w:rsidRPr="00F35C2E" w:rsidRDefault="00183E8E" w:rsidP="00F35C2E">
      <w:pPr>
        <w:ind w:firstLine="540"/>
      </w:pPr>
      <w:r w:rsidRPr="00F35C2E">
        <w:t>Фирма производит и реализует одежду. В ее ассортименте имеются:</w:t>
      </w:r>
    </w:p>
    <w:p w:rsidR="00183E8E" w:rsidRPr="00F35C2E" w:rsidRDefault="00183E8E"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183E8E" w:rsidRPr="00F35C2E" w:rsidRDefault="00183E8E"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183E8E" w:rsidRPr="00F35C2E" w:rsidRDefault="00183E8E"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183E8E" w:rsidRPr="00F35C2E" w:rsidRDefault="00183E8E"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183E8E" w:rsidRPr="00F35C2E" w:rsidRDefault="00183E8E"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183E8E" w:rsidRPr="00F35C2E" w:rsidRDefault="00183E8E" w:rsidP="00F35C2E">
      <w:pPr>
        <w:ind w:firstLine="540"/>
        <w:rPr>
          <w:b/>
        </w:rPr>
      </w:pPr>
    </w:p>
    <w:p w:rsidR="00183E8E" w:rsidRPr="00F35C2E" w:rsidRDefault="00183E8E" w:rsidP="00F35C2E">
      <w:pPr>
        <w:ind w:firstLine="540"/>
        <w:rPr>
          <w:b/>
        </w:rPr>
      </w:pPr>
      <w:r w:rsidRPr="00F35C2E">
        <w:rPr>
          <w:b/>
        </w:rPr>
        <w:t>Решение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1095"/>
        <w:gridCol w:w="3780"/>
        <w:gridCol w:w="4242"/>
      </w:tblGrid>
      <w:tr w:rsidR="00183E8E" w:rsidRPr="00F35C2E" w:rsidTr="00FD0CEF">
        <w:trPr>
          <w:trHeight w:val="1218"/>
          <w:jc w:val="center"/>
        </w:trPr>
        <w:tc>
          <w:tcPr>
            <w:tcW w:w="468" w:type="dxa"/>
            <w:vMerge w:val="restart"/>
            <w:vAlign w:val="center"/>
          </w:tcPr>
          <w:p w:rsidR="00183E8E" w:rsidRPr="00F35C2E" w:rsidRDefault="00183E8E" w:rsidP="00F35C2E">
            <w:pPr>
              <w:jc w:val="center"/>
              <w:rPr>
                <w:b/>
                <w:color w:val="000000"/>
                <w:sz w:val="22"/>
                <w:szCs w:val="22"/>
              </w:rPr>
            </w:pPr>
            <w:r w:rsidRPr="00F35C2E">
              <w:rPr>
                <w:b/>
                <w:color w:val="000000"/>
                <w:sz w:val="22"/>
                <w:szCs w:val="22"/>
              </w:rPr>
              <w:t>Р</w:t>
            </w:r>
          </w:p>
          <w:p w:rsidR="00183E8E" w:rsidRPr="00F35C2E" w:rsidRDefault="00183E8E" w:rsidP="00F35C2E">
            <w:pPr>
              <w:jc w:val="center"/>
              <w:rPr>
                <w:b/>
                <w:color w:val="000000"/>
                <w:sz w:val="22"/>
                <w:szCs w:val="22"/>
              </w:rPr>
            </w:pPr>
            <w:r w:rsidRPr="00F35C2E">
              <w:rPr>
                <w:b/>
                <w:color w:val="000000"/>
                <w:sz w:val="22"/>
                <w:szCs w:val="22"/>
              </w:rPr>
              <w:t>о</w:t>
            </w:r>
          </w:p>
          <w:p w:rsidR="00183E8E" w:rsidRPr="00F35C2E" w:rsidRDefault="00183E8E" w:rsidP="00F35C2E">
            <w:pPr>
              <w:jc w:val="center"/>
              <w:rPr>
                <w:b/>
                <w:color w:val="000000"/>
                <w:sz w:val="22"/>
                <w:szCs w:val="22"/>
              </w:rPr>
            </w:pPr>
            <w:r w:rsidRPr="00F35C2E">
              <w:rPr>
                <w:b/>
                <w:color w:val="000000"/>
                <w:sz w:val="22"/>
                <w:szCs w:val="22"/>
              </w:rPr>
              <w:t>с</w:t>
            </w:r>
          </w:p>
          <w:p w:rsidR="00183E8E" w:rsidRPr="00F35C2E" w:rsidRDefault="00183E8E" w:rsidP="00F35C2E">
            <w:pPr>
              <w:jc w:val="center"/>
              <w:rPr>
                <w:b/>
                <w:color w:val="000000"/>
                <w:sz w:val="22"/>
                <w:szCs w:val="22"/>
              </w:rPr>
            </w:pPr>
            <w:r w:rsidRPr="00F35C2E">
              <w:rPr>
                <w:b/>
                <w:color w:val="000000"/>
                <w:sz w:val="22"/>
                <w:szCs w:val="22"/>
              </w:rPr>
              <w:t>т</w:t>
            </w:r>
          </w:p>
          <w:p w:rsidR="00183E8E" w:rsidRPr="00F35C2E" w:rsidRDefault="00183E8E" w:rsidP="00F35C2E">
            <w:pPr>
              <w:jc w:val="center"/>
              <w:rPr>
                <w:b/>
                <w:color w:val="000000"/>
                <w:sz w:val="22"/>
                <w:szCs w:val="22"/>
              </w:rPr>
            </w:pPr>
          </w:p>
          <w:p w:rsidR="00183E8E" w:rsidRPr="00F35C2E" w:rsidRDefault="00183E8E" w:rsidP="00F35C2E">
            <w:pPr>
              <w:jc w:val="center"/>
              <w:rPr>
                <w:b/>
                <w:color w:val="000000"/>
                <w:sz w:val="22"/>
                <w:szCs w:val="22"/>
              </w:rPr>
            </w:pPr>
            <w:r w:rsidRPr="00F35C2E">
              <w:rPr>
                <w:b/>
                <w:color w:val="000000"/>
                <w:sz w:val="22"/>
                <w:szCs w:val="22"/>
              </w:rPr>
              <w:t>р</w:t>
            </w:r>
          </w:p>
          <w:p w:rsidR="00183E8E" w:rsidRPr="00F35C2E" w:rsidRDefault="00183E8E" w:rsidP="00F35C2E">
            <w:pPr>
              <w:jc w:val="center"/>
              <w:rPr>
                <w:b/>
                <w:color w:val="000000"/>
                <w:sz w:val="22"/>
                <w:szCs w:val="22"/>
              </w:rPr>
            </w:pPr>
            <w:r w:rsidRPr="00F35C2E">
              <w:rPr>
                <w:b/>
                <w:color w:val="000000"/>
                <w:sz w:val="22"/>
                <w:szCs w:val="22"/>
              </w:rPr>
              <w:t>ы</w:t>
            </w:r>
          </w:p>
          <w:p w:rsidR="00183E8E" w:rsidRPr="00F35C2E" w:rsidRDefault="00183E8E" w:rsidP="00F35C2E">
            <w:pPr>
              <w:jc w:val="center"/>
              <w:rPr>
                <w:b/>
                <w:color w:val="000000"/>
                <w:sz w:val="22"/>
                <w:szCs w:val="22"/>
              </w:rPr>
            </w:pPr>
            <w:r w:rsidRPr="00F35C2E">
              <w:rPr>
                <w:b/>
                <w:color w:val="000000"/>
                <w:sz w:val="22"/>
                <w:szCs w:val="22"/>
              </w:rPr>
              <w:t>н</w:t>
            </w:r>
          </w:p>
          <w:p w:rsidR="00183E8E" w:rsidRPr="00F35C2E" w:rsidRDefault="00183E8E" w:rsidP="00F35C2E">
            <w:pPr>
              <w:jc w:val="center"/>
              <w:rPr>
                <w:b/>
                <w:color w:val="000000"/>
                <w:sz w:val="22"/>
                <w:szCs w:val="22"/>
              </w:rPr>
            </w:pPr>
            <w:r w:rsidRPr="00F35C2E">
              <w:rPr>
                <w:b/>
                <w:color w:val="000000"/>
                <w:sz w:val="22"/>
                <w:szCs w:val="22"/>
              </w:rPr>
              <w:t>к</w:t>
            </w:r>
          </w:p>
          <w:p w:rsidR="00183E8E" w:rsidRPr="00F35C2E" w:rsidRDefault="00183E8E" w:rsidP="00F35C2E">
            <w:pPr>
              <w:jc w:val="center"/>
              <w:rPr>
                <w:b/>
                <w:color w:val="000000"/>
                <w:sz w:val="22"/>
                <w:szCs w:val="22"/>
              </w:rPr>
            </w:pPr>
            <w:r w:rsidRPr="00F35C2E">
              <w:rPr>
                <w:b/>
                <w:color w:val="000000"/>
                <w:sz w:val="22"/>
                <w:szCs w:val="22"/>
              </w:rPr>
              <w:t>а</w:t>
            </w:r>
          </w:p>
        </w:tc>
        <w:tc>
          <w:tcPr>
            <w:tcW w:w="1080" w:type="dxa"/>
            <w:vAlign w:val="center"/>
          </w:tcPr>
          <w:p w:rsidR="00183E8E" w:rsidRPr="00F35C2E" w:rsidRDefault="00183E8E" w:rsidP="00F35C2E">
            <w:pPr>
              <w:jc w:val="center"/>
              <w:rPr>
                <w:b/>
                <w:color w:val="000000"/>
                <w:sz w:val="22"/>
                <w:szCs w:val="22"/>
              </w:rPr>
            </w:pPr>
            <w:r w:rsidRPr="00F35C2E">
              <w:rPr>
                <w:b/>
                <w:color w:val="000000"/>
                <w:sz w:val="22"/>
                <w:szCs w:val="22"/>
              </w:rPr>
              <w:t>высокий</w:t>
            </w:r>
          </w:p>
        </w:tc>
        <w:tc>
          <w:tcPr>
            <w:tcW w:w="3780" w:type="dxa"/>
            <w:vAlign w:val="center"/>
          </w:tcPr>
          <w:p w:rsidR="00183E8E" w:rsidRPr="00F35C2E" w:rsidRDefault="00183E8E" w:rsidP="00F35C2E">
            <w:pPr>
              <w:jc w:val="center"/>
              <w:rPr>
                <w:b/>
                <w:color w:val="000000"/>
              </w:rPr>
            </w:pPr>
            <w:r w:rsidRPr="00F35C2E">
              <w:rPr>
                <w:b/>
                <w:color w:val="000000"/>
                <w:lang w:val="en-US"/>
              </w:rPr>
              <w:t>I</w:t>
            </w:r>
            <w:r w:rsidRPr="00F35C2E">
              <w:rPr>
                <w:b/>
                <w:color w:val="000000"/>
              </w:rPr>
              <w:t xml:space="preserve"> группа</w:t>
            </w:r>
          </w:p>
          <w:p w:rsidR="00183E8E" w:rsidRPr="00F35C2E" w:rsidRDefault="00183E8E" w:rsidP="00F35C2E">
            <w:pPr>
              <w:jc w:val="center"/>
              <w:rPr>
                <w:color w:val="000000"/>
                <w:sz w:val="22"/>
                <w:szCs w:val="22"/>
              </w:rPr>
            </w:pPr>
          </w:p>
        </w:tc>
        <w:tc>
          <w:tcPr>
            <w:tcW w:w="4242" w:type="dxa"/>
            <w:vAlign w:val="center"/>
          </w:tcPr>
          <w:p w:rsidR="00183E8E" w:rsidRDefault="00183E8E" w:rsidP="00F35C2E">
            <w:pPr>
              <w:jc w:val="center"/>
              <w:rPr>
                <w:color w:val="000000"/>
              </w:rPr>
            </w:pPr>
          </w:p>
          <w:p w:rsidR="00183E8E" w:rsidRPr="00F35C2E" w:rsidRDefault="00183E8E" w:rsidP="00F35C2E">
            <w:pPr>
              <w:jc w:val="center"/>
              <w:rPr>
                <w:b/>
                <w:color w:val="000000"/>
              </w:rPr>
            </w:pPr>
            <w:r w:rsidRPr="00F35C2E">
              <w:rPr>
                <w:b/>
                <w:color w:val="000000"/>
                <w:lang w:val="en-US"/>
              </w:rPr>
              <w:t>II</w:t>
            </w:r>
            <w:r w:rsidRPr="00F35C2E">
              <w:rPr>
                <w:b/>
                <w:color w:val="000000"/>
              </w:rPr>
              <w:t>группа</w:t>
            </w:r>
          </w:p>
          <w:p w:rsidR="00183E8E" w:rsidRDefault="00183E8E" w:rsidP="00F35C2E">
            <w:pPr>
              <w:jc w:val="center"/>
              <w:rPr>
                <w:color w:val="000000"/>
              </w:rPr>
            </w:pPr>
          </w:p>
          <w:p w:rsidR="00183E8E" w:rsidRPr="00F35C2E" w:rsidRDefault="00183E8E" w:rsidP="00F35C2E">
            <w:pPr>
              <w:jc w:val="center"/>
              <w:rPr>
                <w:color w:val="000000"/>
                <w:sz w:val="22"/>
                <w:szCs w:val="22"/>
              </w:rPr>
            </w:pPr>
          </w:p>
        </w:tc>
      </w:tr>
      <w:tr w:rsidR="00183E8E" w:rsidRPr="00F35C2E" w:rsidTr="00FD0CEF">
        <w:trPr>
          <w:trHeight w:val="887"/>
          <w:jc w:val="center"/>
        </w:trPr>
        <w:tc>
          <w:tcPr>
            <w:tcW w:w="468" w:type="dxa"/>
            <w:vMerge/>
          </w:tcPr>
          <w:p w:rsidR="00183E8E" w:rsidRPr="00F35C2E" w:rsidRDefault="00183E8E" w:rsidP="00F35C2E">
            <w:pPr>
              <w:jc w:val="both"/>
              <w:rPr>
                <w:b/>
                <w:color w:val="000000"/>
                <w:sz w:val="22"/>
                <w:szCs w:val="22"/>
              </w:rPr>
            </w:pPr>
          </w:p>
        </w:tc>
        <w:tc>
          <w:tcPr>
            <w:tcW w:w="1080" w:type="dxa"/>
            <w:vAlign w:val="center"/>
          </w:tcPr>
          <w:p w:rsidR="00183E8E" w:rsidRPr="00F35C2E" w:rsidRDefault="00183E8E" w:rsidP="00F35C2E">
            <w:pPr>
              <w:jc w:val="center"/>
              <w:rPr>
                <w:b/>
                <w:color w:val="000000"/>
                <w:sz w:val="22"/>
                <w:szCs w:val="22"/>
              </w:rPr>
            </w:pPr>
            <w:r w:rsidRPr="00F35C2E">
              <w:rPr>
                <w:b/>
                <w:color w:val="000000"/>
                <w:sz w:val="22"/>
                <w:szCs w:val="22"/>
              </w:rPr>
              <w:t>низкий</w:t>
            </w:r>
          </w:p>
        </w:tc>
        <w:tc>
          <w:tcPr>
            <w:tcW w:w="3780" w:type="dxa"/>
            <w:vAlign w:val="center"/>
          </w:tcPr>
          <w:p w:rsidR="00183E8E" w:rsidRPr="00F35C2E" w:rsidRDefault="00183E8E" w:rsidP="00F35C2E">
            <w:pPr>
              <w:jc w:val="center"/>
              <w:rPr>
                <w:b/>
                <w:color w:val="000000"/>
              </w:rPr>
            </w:pPr>
            <w:r w:rsidRPr="00F35C2E">
              <w:rPr>
                <w:b/>
                <w:color w:val="000000"/>
                <w:lang w:val="en-US"/>
              </w:rPr>
              <w:t>III</w:t>
            </w:r>
            <w:r w:rsidRPr="00F35C2E">
              <w:rPr>
                <w:b/>
                <w:color w:val="000000"/>
              </w:rPr>
              <w:t>группа</w:t>
            </w:r>
          </w:p>
          <w:p w:rsidR="00183E8E" w:rsidRPr="00F35C2E" w:rsidRDefault="00183E8E" w:rsidP="00F35C2E">
            <w:pPr>
              <w:jc w:val="center"/>
              <w:rPr>
                <w:color w:val="000000"/>
                <w:sz w:val="22"/>
                <w:szCs w:val="22"/>
              </w:rPr>
            </w:pPr>
          </w:p>
        </w:tc>
        <w:tc>
          <w:tcPr>
            <w:tcW w:w="4242" w:type="dxa"/>
            <w:vAlign w:val="center"/>
          </w:tcPr>
          <w:p w:rsidR="00183E8E" w:rsidRPr="00F35C2E" w:rsidRDefault="00183E8E" w:rsidP="00F35C2E">
            <w:pPr>
              <w:jc w:val="center"/>
              <w:rPr>
                <w:b/>
                <w:color w:val="000000"/>
              </w:rPr>
            </w:pPr>
            <w:r w:rsidRPr="00F35C2E">
              <w:rPr>
                <w:b/>
                <w:color w:val="000000"/>
                <w:lang w:val="en-US"/>
              </w:rPr>
              <w:t>IV</w:t>
            </w:r>
            <w:r w:rsidRPr="00F35C2E">
              <w:rPr>
                <w:b/>
                <w:color w:val="000000"/>
              </w:rPr>
              <w:t>группа</w:t>
            </w:r>
          </w:p>
          <w:p w:rsidR="00183E8E" w:rsidRPr="00F35C2E" w:rsidRDefault="00183E8E" w:rsidP="00F35C2E">
            <w:pPr>
              <w:jc w:val="center"/>
              <w:rPr>
                <w:color w:val="000000"/>
                <w:sz w:val="22"/>
                <w:szCs w:val="22"/>
              </w:rPr>
            </w:pPr>
          </w:p>
        </w:tc>
      </w:tr>
      <w:tr w:rsidR="00183E8E" w:rsidRPr="00F35C2E" w:rsidTr="00FD0CEF">
        <w:trPr>
          <w:jc w:val="center"/>
        </w:trPr>
        <w:tc>
          <w:tcPr>
            <w:tcW w:w="1548" w:type="dxa"/>
            <w:gridSpan w:val="2"/>
            <w:vMerge w:val="restart"/>
          </w:tcPr>
          <w:p w:rsidR="00183E8E" w:rsidRPr="00F35C2E" w:rsidRDefault="00183E8E" w:rsidP="00F35C2E">
            <w:pPr>
              <w:jc w:val="both"/>
              <w:rPr>
                <w:color w:val="000000"/>
                <w:sz w:val="22"/>
                <w:szCs w:val="22"/>
              </w:rPr>
            </w:pPr>
          </w:p>
        </w:tc>
        <w:tc>
          <w:tcPr>
            <w:tcW w:w="3780" w:type="dxa"/>
            <w:vAlign w:val="center"/>
          </w:tcPr>
          <w:p w:rsidR="00183E8E" w:rsidRPr="00F35C2E" w:rsidRDefault="00183E8E" w:rsidP="00F35C2E">
            <w:pPr>
              <w:jc w:val="center"/>
              <w:rPr>
                <w:b/>
                <w:color w:val="000000"/>
                <w:sz w:val="22"/>
                <w:szCs w:val="22"/>
              </w:rPr>
            </w:pPr>
            <w:r w:rsidRPr="00F35C2E">
              <w:rPr>
                <w:b/>
                <w:color w:val="000000"/>
                <w:sz w:val="22"/>
                <w:szCs w:val="22"/>
              </w:rPr>
              <w:t>высокий</w:t>
            </w:r>
          </w:p>
        </w:tc>
        <w:tc>
          <w:tcPr>
            <w:tcW w:w="4242" w:type="dxa"/>
            <w:vAlign w:val="center"/>
          </w:tcPr>
          <w:p w:rsidR="00183E8E" w:rsidRPr="00F35C2E" w:rsidRDefault="00183E8E" w:rsidP="00F35C2E">
            <w:pPr>
              <w:jc w:val="center"/>
              <w:rPr>
                <w:b/>
                <w:color w:val="000000"/>
                <w:sz w:val="22"/>
                <w:szCs w:val="22"/>
              </w:rPr>
            </w:pPr>
            <w:r w:rsidRPr="00F35C2E">
              <w:rPr>
                <w:b/>
                <w:color w:val="000000"/>
                <w:sz w:val="22"/>
                <w:szCs w:val="22"/>
              </w:rPr>
              <w:t>низкий</w:t>
            </w:r>
          </w:p>
        </w:tc>
      </w:tr>
      <w:tr w:rsidR="00183E8E" w:rsidRPr="00F35C2E" w:rsidTr="00FD0CEF">
        <w:trPr>
          <w:jc w:val="center"/>
        </w:trPr>
        <w:tc>
          <w:tcPr>
            <w:tcW w:w="1548" w:type="dxa"/>
            <w:gridSpan w:val="2"/>
            <w:vMerge/>
          </w:tcPr>
          <w:p w:rsidR="00183E8E" w:rsidRPr="00F35C2E" w:rsidRDefault="00183E8E" w:rsidP="00F35C2E">
            <w:pPr>
              <w:jc w:val="both"/>
              <w:rPr>
                <w:color w:val="000000"/>
                <w:sz w:val="22"/>
                <w:szCs w:val="22"/>
              </w:rPr>
            </w:pPr>
          </w:p>
        </w:tc>
        <w:tc>
          <w:tcPr>
            <w:tcW w:w="8022" w:type="dxa"/>
            <w:gridSpan w:val="2"/>
            <w:vAlign w:val="center"/>
          </w:tcPr>
          <w:p w:rsidR="00183E8E" w:rsidRPr="00F35C2E" w:rsidRDefault="00183E8E" w:rsidP="00F35C2E">
            <w:pPr>
              <w:jc w:val="center"/>
              <w:rPr>
                <w:b/>
                <w:color w:val="000000"/>
                <w:sz w:val="22"/>
                <w:szCs w:val="22"/>
              </w:rPr>
            </w:pPr>
            <w:r w:rsidRPr="00F35C2E">
              <w:rPr>
                <w:b/>
                <w:color w:val="000000"/>
                <w:sz w:val="22"/>
                <w:szCs w:val="22"/>
              </w:rPr>
              <w:t>Доля рынка</w:t>
            </w:r>
          </w:p>
        </w:tc>
      </w:tr>
    </w:tbl>
    <w:p w:rsidR="00183E8E" w:rsidRPr="00F35C2E" w:rsidRDefault="00183E8E" w:rsidP="00F35C2E">
      <w:pPr>
        <w:ind w:firstLine="540"/>
        <w:rPr>
          <w:b/>
        </w:rPr>
      </w:pPr>
    </w:p>
    <w:p w:rsidR="00183E8E" w:rsidRPr="00FD0CEF" w:rsidRDefault="00183E8E" w:rsidP="00BF2F0A">
      <w:pPr>
        <w:rPr>
          <w:b/>
          <w:bCs/>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r w:rsidRPr="00FD0CEF">
        <w:rPr>
          <w:b/>
        </w:rPr>
        <w:t>(проводится в форме практической подготовки)</w:t>
      </w:r>
    </w:p>
    <w:p w:rsidR="00183E8E" w:rsidRDefault="00183E8E" w:rsidP="00383FE3">
      <w:pPr>
        <w:ind w:firstLine="709"/>
        <w:jc w:val="both"/>
        <w:rPr>
          <w:i/>
        </w:rPr>
      </w:pPr>
    </w:p>
    <w:p w:rsidR="00183E8E" w:rsidRDefault="00183E8E" w:rsidP="00383FE3">
      <w:pPr>
        <w:ind w:firstLine="709"/>
        <w:jc w:val="both"/>
        <w:rPr>
          <w:i/>
        </w:rPr>
      </w:pPr>
      <w:r w:rsidRPr="002E6EA5">
        <w:rPr>
          <w:i/>
        </w:rPr>
        <w:t>Вопросы к занятию</w:t>
      </w:r>
    </w:p>
    <w:p w:rsidR="00183E8E" w:rsidRDefault="00183E8E" w:rsidP="00383FE3">
      <w:pPr>
        <w:ind w:firstLine="709"/>
        <w:jc w:val="both"/>
      </w:pPr>
      <w:r>
        <w:t>1.Ценовые стратегии</w:t>
      </w:r>
    </w:p>
    <w:p w:rsidR="00183E8E" w:rsidRDefault="00183E8E" w:rsidP="00383FE3">
      <w:pPr>
        <w:ind w:firstLine="709"/>
        <w:jc w:val="both"/>
      </w:pPr>
      <w:r>
        <w:t>2.Методики расчета исходной цены на товар.</w:t>
      </w:r>
    </w:p>
    <w:p w:rsidR="00183E8E" w:rsidRDefault="00183E8E" w:rsidP="00383FE3">
      <w:pPr>
        <w:ind w:firstLine="709"/>
        <w:jc w:val="both"/>
      </w:pPr>
      <w:r>
        <w:t>3.Эластичность спроса по цене.</w:t>
      </w:r>
    </w:p>
    <w:p w:rsidR="00183E8E" w:rsidRDefault="00183E8E" w:rsidP="00383FE3">
      <w:pPr>
        <w:ind w:firstLine="709"/>
        <w:jc w:val="both"/>
      </w:pPr>
    </w:p>
    <w:p w:rsidR="00183E8E" w:rsidRDefault="00183E8E" w:rsidP="00BF2F0A">
      <w:pPr>
        <w:jc w:val="both"/>
      </w:pPr>
      <w:r w:rsidRPr="00FD0CEF">
        <w:rPr>
          <w:bCs/>
          <w:i/>
        </w:rPr>
        <w:t>З</w:t>
      </w:r>
      <w:r w:rsidRPr="00FD0CEF">
        <w:rPr>
          <w:i/>
        </w:rPr>
        <w:t>адание для практической подготовки</w:t>
      </w:r>
      <w:r w:rsidRPr="00FD0CEF">
        <w:t>:</w:t>
      </w:r>
      <w:r>
        <w:t xml:space="preserve"> задачи по ценообразованию.</w:t>
      </w:r>
    </w:p>
    <w:p w:rsidR="00183E8E" w:rsidRPr="00BF2F0A" w:rsidRDefault="00183E8E" w:rsidP="00BF2F0A">
      <w:pPr>
        <w:rPr>
          <w:i/>
          <w:color w:val="000000"/>
        </w:rPr>
      </w:pPr>
      <w:r w:rsidRPr="00BF2F0A">
        <w:rPr>
          <w:bCs/>
          <w:i/>
          <w:color w:val="000000"/>
        </w:rPr>
        <w:t xml:space="preserve">Задача 1 </w:t>
      </w:r>
    </w:p>
    <w:p w:rsidR="00183E8E" w:rsidRPr="00BF2F0A" w:rsidRDefault="00183E8E" w:rsidP="00BF2F0A">
      <w:pPr>
        <w:rPr>
          <w:color w:val="000000"/>
        </w:rPr>
      </w:pPr>
      <w:r w:rsidRPr="00BF2F0A">
        <w:rPr>
          <w:color w:val="000000"/>
        </w:rPr>
        <w:t>Исходные данные:</w:t>
      </w:r>
    </w:p>
    <w:p w:rsidR="00183E8E" w:rsidRPr="00BF2F0A" w:rsidRDefault="00183E8E" w:rsidP="00BF2F0A">
      <w:pPr>
        <w:numPr>
          <w:ilvl w:val="0"/>
          <w:numId w:val="25"/>
        </w:numPr>
        <w:ind w:left="0" w:firstLine="0"/>
        <w:rPr>
          <w:color w:val="000000"/>
        </w:rPr>
      </w:pPr>
      <w:r w:rsidRPr="00BF2F0A">
        <w:rPr>
          <w:color w:val="000000"/>
        </w:rPr>
        <w:t>полная себестоимость изделия - 40 руб.;</w:t>
      </w:r>
    </w:p>
    <w:p w:rsidR="00183E8E" w:rsidRPr="00BF2F0A" w:rsidRDefault="00183E8E" w:rsidP="00BF2F0A">
      <w:pPr>
        <w:numPr>
          <w:ilvl w:val="0"/>
          <w:numId w:val="25"/>
        </w:numPr>
        <w:ind w:left="0" w:firstLine="0"/>
        <w:rPr>
          <w:color w:val="000000"/>
        </w:rPr>
      </w:pPr>
      <w:r w:rsidRPr="00BF2F0A">
        <w:rPr>
          <w:color w:val="000000"/>
        </w:rPr>
        <w:t>уровень рентабельности затрат - 20 %;</w:t>
      </w:r>
    </w:p>
    <w:p w:rsidR="00183E8E" w:rsidRPr="00BF2F0A" w:rsidRDefault="00183E8E" w:rsidP="00BF2F0A">
      <w:pPr>
        <w:numPr>
          <w:ilvl w:val="0"/>
          <w:numId w:val="25"/>
        </w:numPr>
        <w:ind w:left="0" w:firstLine="0"/>
        <w:rPr>
          <w:color w:val="000000"/>
        </w:rPr>
      </w:pPr>
      <w:r w:rsidRPr="00BF2F0A">
        <w:rPr>
          <w:color w:val="000000"/>
        </w:rPr>
        <w:t>налог на добавленную стоимость – НДС - 6 руб.;</w:t>
      </w:r>
    </w:p>
    <w:p w:rsidR="00183E8E" w:rsidRPr="00BF2F0A" w:rsidRDefault="00183E8E" w:rsidP="00BF2F0A">
      <w:pPr>
        <w:numPr>
          <w:ilvl w:val="0"/>
          <w:numId w:val="25"/>
        </w:numPr>
        <w:ind w:left="0" w:firstLine="0"/>
        <w:rPr>
          <w:color w:val="000000"/>
        </w:rPr>
      </w:pPr>
      <w:r w:rsidRPr="00BF2F0A">
        <w:rPr>
          <w:color w:val="000000"/>
        </w:rPr>
        <w:t>наценка посреднических организаций - 5 руб.;</w:t>
      </w:r>
    </w:p>
    <w:p w:rsidR="00183E8E" w:rsidRPr="00BF2F0A" w:rsidRDefault="00183E8E"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183E8E" w:rsidRPr="00BF2F0A" w:rsidRDefault="00183E8E" w:rsidP="00BF2F0A">
      <w:pPr>
        <w:rPr>
          <w:color w:val="000000"/>
        </w:rPr>
      </w:pPr>
      <w:r w:rsidRPr="00BF2F0A">
        <w:rPr>
          <w:color w:val="000000"/>
        </w:rPr>
        <w:t>Определите:</w:t>
      </w:r>
    </w:p>
    <w:p w:rsidR="00183E8E" w:rsidRPr="00BF2F0A" w:rsidRDefault="00183E8E" w:rsidP="00BF2F0A">
      <w:pPr>
        <w:rPr>
          <w:color w:val="000000"/>
        </w:rPr>
      </w:pPr>
      <w:r w:rsidRPr="00BF2F0A">
        <w:rPr>
          <w:color w:val="000000"/>
        </w:rPr>
        <w:t>- оптовую цену предприятия;</w:t>
      </w:r>
    </w:p>
    <w:p w:rsidR="00183E8E" w:rsidRPr="00BF2F0A" w:rsidRDefault="00183E8E" w:rsidP="00BF2F0A">
      <w:pPr>
        <w:rPr>
          <w:color w:val="000000"/>
        </w:rPr>
      </w:pPr>
      <w:r w:rsidRPr="00BF2F0A">
        <w:rPr>
          <w:color w:val="000000"/>
        </w:rPr>
        <w:t>- розничную цену;</w:t>
      </w:r>
    </w:p>
    <w:p w:rsidR="00183E8E" w:rsidRPr="00BF2F0A" w:rsidRDefault="00183E8E" w:rsidP="00BF2F0A">
      <w:pPr>
        <w:rPr>
          <w:color w:val="000000"/>
        </w:rPr>
      </w:pPr>
      <w:r w:rsidRPr="00BF2F0A">
        <w:rPr>
          <w:color w:val="000000"/>
        </w:rPr>
        <w:t xml:space="preserve">- структуру розничной цены. </w:t>
      </w:r>
    </w:p>
    <w:p w:rsidR="00183E8E" w:rsidRPr="00BF2F0A" w:rsidRDefault="00183E8E" w:rsidP="00BF2F0A">
      <w:pPr>
        <w:rPr>
          <w:i/>
          <w:color w:val="000000"/>
        </w:rPr>
      </w:pPr>
      <w:r w:rsidRPr="00BF2F0A">
        <w:rPr>
          <w:bCs/>
          <w:i/>
          <w:color w:val="000000"/>
        </w:rPr>
        <w:t>Задача 2</w:t>
      </w:r>
    </w:p>
    <w:p w:rsidR="00183E8E" w:rsidRPr="00BF2F0A" w:rsidRDefault="00183E8E"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183E8E" w:rsidRPr="00BF2F0A" w:rsidRDefault="00183E8E"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183E8E" w:rsidRPr="00BF2F0A" w:rsidRDefault="00183E8E" w:rsidP="00BF2F0A">
      <w:pPr>
        <w:numPr>
          <w:ilvl w:val="0"/>
          <w:numId w:val="26"/>
        </w:numPr>
        <w:ind w:left="0" w:firstLine="0"/>
        <w:contextualSpacing/>
        <w:rPr>
          <w:lang w:eastAsia="en-US"/>
        </w:rPr>
      </w:pPr>
      <w:r w:rsidRPr="00BF2F0A">
        <w:rPr>
          <w:lang w:eastAsia="en-US"/>
        </w:rPr>
        <w:t>косвенные (накладные) расходы — 250 руб.;</w:t>
      </w:r>
    </w:p>
    <w:p w:rsidR="00183E8E" w:rsidRPr="00BF2F0A" w:rsidRDefault="00183E8E" w:rsidP="00BF2F0A">
      <w:pPr>
        <w:numPr>
          <w:ilvl w:val="0"/>
          <w:numId w:val="26"/>
        </w:numPr>
        <w:ind w:left="0" w:firstLine="0"/>
        <w:contextualSpacing/>
        <w:rPr>
          <w:lang w:eastAsia="en-US"/>
        </w:rPr>
      </w:pPr>
      <w:r w:rsidRPr="00BF2F0A">
        <w:rPr>
          <w:lang w:eastAsia="en-US"/>
        </w:rPr>
        <w:t>прибыль предприятия — 200 руб.;</w:t>
      </w:r>
    </w:p>
    <w:p w:rsidR="00183E8E" w:rsidRPr="00BF2F0A" w:rsidRDefault="00183E8E"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183E8E" w:rsidRPr="00BF2F0A" w:rsidRDefault="00183E8E" w:rsidP="00BF2F0A">
      <w:pPr>
        <w:numPr>
          <w:ilvl w:val="0"/>
          <w:numId w:val="26"/>
        </w:numPr>
        <w:ind w:left="0" w:firstLine="0"/>
        <w:contextualSpacing/>
        <w:rPr>
          <w:lang w:eastAsia="en-US"/>
        </w:rPr>
      </w:pPr>
      <w:r w:rsidRPr="00BF2F0A">
        <w:rPr>
          <w:lang w:eastAsia="en-US"/>
        </w:rPr>
        <w:t>налог на добавленную стоимость (НДС) — 20%.</w:t>
      </w:r>
    </w:p>
    <w:p w:rsidR="00183E8E" w:rsidRPr="00BF2F0A" w:rsidRDefault="00183E8E" w:rsidP="00BF2F0A">
      <w:pPr>
        <w:rPr>
          <w:lang w:eastAsia="en-US"/>
        </w:rPr>
      </w:pPr>
    </w:p>
    <w:p w:rsidR="00183E8E" w:rsidRPr="00BF2F0A" w:rsidRDefault="00183E8E" w:rsidP="00BF2F0A">
      <w:pPr>
        <w:rPr>
          <w:i/>
          <w:lang w:eastAsia="en-US"/>
        </w:rPr>
      </w:pPr>
      <w:r w:rsidRPr="00BF2F0A">
        <w:rPr>
          <w:i/>
          <w:lang w:eastAsia="en-US"/>
        </w:rPr>
        <w:t xml:space="preserve">Задача 3 </w:t>
      </w:r>
    </w:p>
    <w:p w:rsidR="00183E8E" w:rsidRPr="00BF2F0A" w:rsidRDefault="00183E8E" w:rsidP="00BF2F0A">
      <w:pPr>
        <w:rPr>
          <w:lang w:eastAsia="en-US"/>
        </w:rPr>
      </w:pPr>
      <w:r w:rsidRPr="00BF2F0A">
        <w:rPr>
          <w:lang w:eastAsia="en-US"/>
        </w:rPr>
        <w:t xml:space="preserve">Определить оптовую (отпускную) цену товара при следующих исходных данных: </w:t>
      </w:r>
    </w:p>
    <w:p w:rsidR="00183E8E" w:rsidRPr="00BF2F0A" w:rsidRDefault="00183E8E" w:rsidP="00BF2F0A">
      <w:pPr>
        <w:numPr>
          <w:ilvl w:val="0"/>
          <w:numId w:val="27"/>
        </w:numPr>
        <w:ind w:left="0" w:firstLine="0"/>
        <w:contextualSpacing/>
        <w:rPr>
          <w:lang w:eastAsia="en-US"/>
        </w:rPr>
      </w:pPr>
      <w:r w:rsidRPr="00BF2F0A">
        <w:rPr>
          <w:lang w:eastAsia="en-US"/>
        </w:rPr>
        <w:t>материальные затраты- 700 руб.;</w:t>
      </w:r>
    </w:p>
    <w:p w:rsidR="00183E8E" w:rsidRPr="00BF2F0A" w:rsidRDefault="00183E8E" w:rsidP="00BF2F0A">
      <w:pPr>
        <w:numPr>
          <w:ilvl w:val="0"/>
          <w:numId w:val="27"/>
        </w:numPr>
        <w:ind w:left="0" w:firstLine="0"/>
        <w:contextualSpacing/>
        <w:rPr>
          <w:lang w:eastAsia="en-US"/>
        </w:rPr>
      </w:pPr>
      <w:r w:rsidRPr="00BF2F0A">
        <w:rPr>
          <w:lang w:eastAsia="en-US"/>
        </w:rPr>
        <w:t>затраты на оплату труда-200 руб.;</w:t>
      </w:r>
    </w:p>
    <w:p w:rsidR="00183E8E" w:rsidRPr="00BF2F0A" w:rsidRDefault="00183E8E" w:rsidP="00BF2F0A">
      <w:pPr>
        <w:numPr>
          <w:ilvl w:val="0"/>
          <w:numId w:val="27"/>
        </w:numPr>
        <w:ind w:left="0" w:firstLine="0"/>
        <w:contextualSpacing/>
        <w:rPr>
          <w:lang w:eastAsia="en-US"/>
        </w:rPr>
      </w:pPr>
      <w:r w:rsidRPr="00BF2F0A">
        <w:rPr>
          <w:lang w:eastAsia="en-US"/>
        </w:rPr>
        <w:t>отчисления на социальные нужды - 80 руб.;</w:t>
      </w:r>
    </w:p>
    <w:p w:rsidR="00183E8E" w:rsidRPr="00BF2F0A" w:rsidRDefault="00183E8E"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183E8E" w:rsidRPr="00BF2F0A" w:rsidRDefault="00183E8E" w:rsidP="00BF2F0A">
      <w:pPr>
        <w:numPr>
          <w:ilvl w:val="0"/>
          <w:numId w:val="27"/>
        </w:numPr>
        <w:ind w:left="0" w:firstLine="0"/>
        <w:contextualSpacing/>
        <w:rPr>
          <w:lang w:eastAsia="en-US"/>
        </w:rPr>
      </w:pPr>
      <w:r w:rsidRPr="00BF2F0A">
        <w:rPr>
          <w:lang w:eastAsia="en-US"/>
        </w:rPr>
        <w:t xml:space="preserve">прочие затраты -160 руб.; </w:t>
      </w:r>
    </w:p>
    <w:p w:rsidR="00183E8E" w:rsidRPr="00BF2F0A" w:rsidRDefault="00183E8E" w:rsidP="00BF2F0A">
      <w:pPr>
        <w:numPr>
          <w:ilvl w:val="0"/>
          <w:numId w:val="27"/>
        </w:numPr>
        <w:ind w:left="0" w:firstLine="0"/>
        <w:contextualSpacing/>
        <w:rPr>
          <w:lang w:eastAsia="en-US"/>
        </w:rPr>
      </w:pPr>
      <w:r w:rsidRPr="00BF2F0A">
        <w:rPr>
          <w:lang w:eastAsia="en-US"/>
        </w:rPr>
        <w:t xml:space="preserve">уровень рентабельности - 20%; </w:t>
      </w:r>
    </w:p>
    <w:p w:rsidR="00183E8E" w:rsidRPr="00BF2F0A" w:rsidRDefault="00183E8E"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183E8E" w:rsidRPr="00BF2F0A" w:rsidRDefault="00183E8E" w:rsidP="00BF2F0A">
      <w:pPr>
        <w:rPr>
          <w:i/>
          <w:lang w:eastAsia="en-US"/>
        </w:rPr>
      </w:pPr>
      <w:r w:rsidRPr="00BF2F0A">
        <w:rPr>
          <w:i/>
          <w:lang w:eastAsia="en-US"/>
        </w:rPr>
        <w:t>Задача 4</w:t>
      </w:r>
    </w:p>
    <w:p w:rsidR="00183E8E" w:rsidRPr="00BF2F0A" w:rsidRDefault="00183E8E"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183E8E" w:rsidRDefault="00183E8E" w:rsidP="00BF2F0A">
      <w:pPr>
        <w:jc w:val="both"/>
      </w:pPr>
    </w:p>
    <w:p w:rsidR="00183E8E" w:rsidRDefault="00183E8E" w:rsidP="00BF2F0A">
      <w:pPr>
        <w:jc w:val="both"/>
        <w:rPr>
          <w:b/>
        </w:rPr>
      </w:pPr>
      <w:r>
        <w:rPr>
          <w:b/>
        </w:rPr>
        <w:t>Тема 11</w:t>
      </w:r>
      <w:r w:rsidRPr="008627C5">
        <w:rPr>
          <w:b/>
        </w:rPr>
        <w:t>. Система распределения товаров на рынке.</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1.Типы каналов распределения товаров на рынке.</w:t>
      </w:r>
    </w:p>
    <w:p w:rsidR="00183E8E" w:rsidRDefault="00183E8E" w:rsidP="00383FE3">
      <w:pPr>
        <w:ind w:firstLine="709"/>
        <w:jc w:val="both"/>
      </w:pPr>
      <w:r>
        <w:t xml:space="preserve">2. </w:t>
      </w:r>
      <w:r w:rsidRPr="002B74D5">
        <w:t>Меры по обеспечению сотрудничества внутри каналов распределения</w:t>
      </w:r>
      <w:r>
        <w:t>.</w:t>
      </w:r>
    </w:p>
    <w:p w:rsidR="00183E8E" w:rsidRDefault="00183E8E" w:rsidP="00383FE3">
      <w:pPr>
        <w:ind w:firstLine="709"/>
        <w:jc w:val="both"/>
      </w:pPr>
      <w:r>
        <w:t xml:space="preserve">3.Виды </w:t>
      </w:r>
      <w:r w:rsidRPr="002B74D5">
        <w:t>стратегий коммуникации в канале</w:t>
      </w:r>
      <w:r>
        <w:t>.</w:t>
      </w:r>
    </w:p>
    <w:p w:rsidR="00183E8E" w:rsidRDefault="00183E8E" w:rsidP="00383FE3">
      <w:pPr>
        <w:ind w:firstLine="709"/>
        <w:jc w:val="both"/>
      </w:pPr>
      <w:r>
        <w:t xml:space="preserve">4. Выбор </w:t>
      </w:r>
      <w:r w:rsidRPr="00582778">
        <w:t>торговых посредников</w:t>
      </w:r>
      <w:r>
        <w:t>.</w:t>
      </w:r>
    </w:p>
    <w:p w:rsidR="00183E8E" w:rsidRDefault="00183E8E" w:rsidP="00383FE3">
      <w:pPr>
        <w:ind w:firstLine="709"/>
        <w:jc w:val="both"/>
      </w:pPr>
    </w:p>
    <w:p w:rsidR="00183E8E" w:rsidRPr="001F7C8D" w:rsidRDefault="00183E8E" w:rsidP="00BF2F0A">
      <w:pPr>
        <w:jc w:val="both"/>
        <w:rPr>
          <w:bCs/>
          <w:i/>
        </w:rPr>
      </w:pPr>
      <w:r w:rsidRPr="001F7C8D">
        <w:rPr>
          <w:bCs/>
          <w:i/>
        </w:rPr>
        <w:t>Практическое задание:</w:t>
      </w:r>
    </w:p>
    <w:p w:rsidR="00183E8E" w:rsidRPr="001F7C8D" w:rsidRDefault="00183E8E"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оптовые продажи для строительно–</w:t>
      </w:r>
      <w:r w:rsidRPr="001F7C8D">
        <w:t>ремонтных организаций. Сама компания также р</w:t>
      </w:r>
      <w:r>
        <w:t>аботает напрямую со строительно–</w:t>
      </w:r>
      <w:r w:rsidRPr="001F7C8D">
        <w:t>ремонтными организациями.</w:t>
      </w:r>
    </w:p>
    <w:p w:rsidR="00183E8E" w:rsidRPr="001F7C8D" w:rsidRDefault="00183E8E" w:rsidP="00BF2F0A">
      <w:pPr>
        <w:jc w:val="both"/>
      </w:pPr>
      <w:r w:rsidRPr="001F7C8D">
        <w:t>1)Какие виды каналов распределения использует компания?</w:t>
      </w:r>
    </w:p>
    <w:p w:rsidR="00183E8E" w:rsidRPr="001F7C8D" w:rsidRDefault="00183E8E" w:rsidP="00BF2F0A">
      <w:pPr>
        <w:jc w:val="both"/>
      </w:pPr>
      <w:r w:rsidRPr="001F7C8D">
        <w:t>2)Какой из используемых компанией каналов обладает большей гибкостью?</w:t>
      </w:r>
    </w:p>
    <w:p w:rsidR="00183E8E" w:rsidRPr="001F7C8D" w:rsidRDefault="00183E8E"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183E8E" w:rsidRPr="001F7C8D" w:rsidRDefault="00183E8E" w:rsidP="00BF2F0A">
      <w:pPr>
        <w:jc w:val="both"/>
      </w:pPr>
      <w:r w:rsidRPr="001F7C8D">
        <w:t>4)Какой из используемых компанией каналов, по вашему мнению, контролируется компанией в большей степени?</w:t>
      </w:r>
    </w:p>
    <w:p w:rsidR="00183E8E" w:rsidRDefault="00183E8E" w:rsidP="00BF2F0A">
      <w:pPr>
        <w:jc w:val="both"/>
        <w:rPr>
          <w:b/>
        </w:rPr>
      </w:pPr>
    </w:p>
    <w:p w:rsidR="00183E8E" w:rsidRDefault="00183E8E"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1.Процесс маркетинговых коммуникаций.</w:t>
      </w:r>
    </w:p>
    <w:p w:rsidR="00183E8E" w:rsidRDefault="00183E8E"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383FE3">
      <w:pPr>
        <w:ind w:firstLine="709"/>
        <w:jc w:val="both"/>
      </w:pPr>
      <w:r>
        <w:t>3. К</w:t>
      </w:r>
      <w:r w:rsidRPr="00A07CC1">
        <w:t xml:space="preserve">оммуникационный </w:t>
      </w:r>
      <w:r>
        <w:t xml:space="preserve">маркетинговый </w:t>
      </w:r>
      <w:r w:rsidRPr="00A07CC1">
        <w:t>комплекс</w:t>
      </w:r>
      <w:r>
        <w:t>.</w:t>
      </w:r>
    </w:p>
    <w:p w:rsidR="00183E8E" w:rsidRDefault="00183E8E" w:rsidP="00383FE3">
      <w:pPr>
        <w:ind w:firstLine="709"/>
        <w:jc w:val="both"/>
      </w:pPr>
      <w:r>
        <w:t>4. Концепция воронки.</w:t>
      </w:r>
    </w:p>
    <w:p w:rsidR="00183E8E" w:rsidRDefault="00183E8E" w:rsidP="00383FE3">
      <w:pPr>
        <w:ind w:firstLine="709"/>
        <w:jc w:val="both"/>
      </w:pPr>
      <w:r>
        <w:t>5.К</w:t>
      </w:r>
      <w:r w:rsidRPr="00F5281F">
        <w:t>онцепция CJM (Customer Journey Map — карта путешествия потребителя</w:t>
      </w:r>
      <w:r>
        <w:t>)</w:t>
      </w:r>
    </w:p>
    <w:p w:rsidR="00183E8E" w:rsidRPr="008627C5" w:rsidRDefault="00183E8E" w:rsidP="00383FE3">
      <w:pPr>
        <w:ind w:firstLine="709"/>
        <w:jc w:val="both"/>
        <w:rPr>
          <w:b/>
        </w:rPr>
      </w:pPr>
    </w:p>
    <w:p w:rsidR="00183E8E" w:rsidRPr="00B32698" w:rsidRDefault="00183E8E" w:rsidP="00BF2F0A">
      <w:r w:rsidRPr="00B32698">
        <w:rPr>
          <w:i/>
        </w:rPr>
        <w:t>Практическое задание 1.</w:t>
      </w:r>
      <w:r w:rsidRPr="00B32698">
        <w:t>Разработать рекламное обращения товара или услуги на ваш выбор.</w:t>
      </w:r>
    </w:p>
    <w:p w:rsidR="00183E8E" w:rsidRPr="00B32698" w:rsidRDefault="00183E8E" w:rsidP="00BF2F0A">
      <w:r w:rsidRPr="00B32698">
        <w:rPr>
          <w:i/>
        </w:rPr>
        <w:t>Практическое задание 2.</w:t>
      </w:r>
      <w:r w:rsidRPr="00B32698">
        <w:t>Создать товарный знак или логотип.</w:t>
      </w:r>
    </w:p>
    <w:p w:rsidR="00183E8E" w:rsidRPr="00B32698" w:rsidRDefault="00183E8E" w:rsidP="00BF2F0A">
      <w:pPr>
        <w:rPr>
          <w:i/>
        </w:rPr>
      </w:pPr>
      <w:r w:rsidRPr="00B32698">
        <w:rPr>
          <w:i/>
        </w:rPr>
        <w:t xml:space="preserve">Практическое задание 3. </w:t>
      </w:r>
    </w:p>
    <w:p w:rsidR="00183E8E" w:rsidRPr="00B32698" w:rsidRDefault="00183E8E"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183E8E" w:rsidRPr="00B32698" w:rsidRDefault="00183E8E"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183E8E" w:rsidRPr="00B32698" w:rsidRDefault="00183E8E" w:rsidP="00BF2F0A">
      <w:pPr>
        <w:jc w:val="both"/>
      </w:pPr>
    </w:p>
    <w:p w:rsidR="00183E8E" w:rsidRPr="00284B75" w:rsidRDefault="00183E8E"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r w:rsidRPr="00D47DA1">
        <w:rPr>
          <w:rFonts w:ascii="Times New Roman" w:hAnsi="Times New Roman"/>
          <w:b/>
          <w:sz w:val="24"/>
          <w:szCs w:val="24"/>
        </w:rPr>
        <w:t>(проводится в форме практической подготовки)</w:t>
      </w:r>
    </w:p>
    <w:p w:rsidR="00183E8E" w:rsidRPr="00284B75" w:rsidRDefault="00183E8E" w:rsidP="00284B75">
      <w:pPr>
        <w:pStyle w:val="1"/>
        <w:spacing w:after="0" w:line="240" w:lineRule="auto"/>
        <w:ind w:left="0"/>
        <w:jc w:val="both"/>
        <w:rPr>
          <w:rFonts w:ascii="Times New Roman" w:hAnsi="Times New Roman"/>
          <w:b/>
          <w:bCs/>
          <w:color w:val="FF0000"/>
          <w:sz w:val="24"/>
          <w:szCs w:val="24"/>
        </w:rPr>
      </w:pPr>
    </w:p>
    <w:p w:rsidR="00183E8E" w:rsidRPr="00FA628D" w:rsidRDefault="00183E8E" w:rsidP="0001303E">
      <w:pPr>
        <w:ind w:firstLine="708"/>
        <w:jc w:val="both"/>
        <w:rPr>
          <w:i/>
        </w:rPr>
      </w:pPr>
      <w:r w:rsidRPr="002E6EA5">
        <w:rPr>
          <w:i/>
        </w:rPr>
        <w:t>Вопросы к занятию</w:t>
      </w:r>
    </w:p>
    <w:p w:rsidR="00183E8E" w:rsidRDefault="00183E8E" w:rsidP="008058C2">
      <w:pPr>
        <w:ind w:firstLine="709"/>
        <w:jc w:val="both"/>
      </w:pPr>
      <w:r>
        <w:t>1.Маркетинговые коммуникации в современных рыночных условиях.</w:t>
      </w:r>
    </w:p>
    <w:p w:rsidR="00183E8E" w:rsidRDefault="00183E8E" w:rsidP="008058C2">
      <w:pPr>
        <w:ind w:firstLine="709"/>
        <w:jc w:val="both"/>
      </w:pPr>
      <w:r>
        <w:t>2.Особенности маркетинговых коммуникаций (реклама; связи с общественностью, стимулирование сбыта, директ-маркетинг, программы лояльности, брендинг, прямой маркетинг)</w:t>
      </w:r>
    </w:p>
    <w:p w:rsidR="00183E8E" w:rsidRDefault="00183E8E" w:rsidP="008058C2">
      <w:pPr>
        <w:ind w:firstLine="709"/>
        <w:jc w:val="both"/>
      </w:pPr>
      <w:r>
        <w:t>3. Эффективность маркетинговых коммуникаций.</w:t>
      </w:r>
    </w:p>
    <w:p w:rsidR="00183E8E" w:rsidRDefault="00183E8E" w:rsidP="008058C2">
      <w:pPr>
        <w:ind w:firstLine="709"/>
        <w:jc w:val="both"/>
      </w:pPr>
    </w:p>
    <w:p w:rsidR="00183E8E" w:rsidRDefault="00183E8E" w:rsidP="00B32698">
      <w:pPr>
        <w:jc w:val="both"/>
      </w:pPr>
      <w:r w:rsidRPr="00FD0CEF">
        <w:rPr>
          <w:bCs/>
          <w:i/>
        </w:rPr>
        <w:t>З</w:t>
      </w:r>
      <w:r w:rsidRPr="00FD0CEF">
        <w:rPr>
          <w:i/>
        </w:rPr>
        <w:t>адание для практической подготовки</w:t>
      </w:r>
      <w:r w:rsidRPr="00D47DA1">
        <w:t>:</w:t>
      </w:r>
    </w:p>
    <w:p w:rsidR="00183E8E" w:rsidRPr="00BF2F0A" w:rsidRDefault="00183E8E" w:rsidP="00B32698">
      <w:pPr>
        <w:jc w:val="both"/>
        <w:rPr>
          <w:bCs/>
          <w:i/>
        </w:rPr>
      </w:pPr>
      <w:r w:rsidRPr="00BF2F0A">
        <w:rPr>
          <w:bCs/>
          <w:i/>
        </w:rPr>
        <w:t>Деловая игра «Рекламное выступление менеджера фирмы»</w:t>
      </w:r>
    </w:p>
    <w:p w:rsidR="00183E8E" w:rsidRPr="008058C2" w:rsidRDefault="00183E8E" w:rsidP="008058C2">
      <w:pPr>
        <w:jc w:val="both"/>
        <w:rPr>
          <w:bCs/>
          <w:i/>
        </w:rPr>
      </w:pPr>
      <w:r w:rsidRPr="008C720B">
        <w:rPr>
          <w:bCs/>
          <w:i/>
        </w:rPr>
        <w:t>Цели</w:t>
      </w:r>
      <w:r w:rsidRPr="008058C2">
        <w:rPr>
          <w:bCs/>
          <w:i/>
        </w:rPr>
        <w:t xml:space="preserve"> и задачи деловой игры</w:t>
      </w:r>
    </w:p>
    <w:p w:rsidR="00183E8E" w:rsidRPr="008058C2" w:rsidRDefault="00183E8E" w:rsidP="008058C2">
      <w:pPr>
        <w:jc w:val="both"/>
        <w:rPr>
          <w:bCs/>
        </w:rPr>
      </w:pPr>
      <w:r>
        <w:rPr>
          <w:bCs/>
        </w:rPr>
        <w:t>Деловая игра «</w:t>
      </w:r>
      <w:r w:rsidRPr="008058C2">
        <w:rPr>
          <w:bCs/>
        </w:rPr>
        <w:t xml:space="preserve">Рекламное выступление </w:t>
      </w:r>
      <w:r>
        <w:rPr>
          <w:bCs/>
        </w:rPr>
        <w:t>менеджера 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183E8E" w:rsidRPr="008058C2" w:rsidRDefault="00183E8E"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183E8E" w:rsidRPr="008058C2" w:rsidRDefault="00183E8E"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183E8E" w:rsidRPr="008058C2" w:rsidRDefault="00183E8E" w:rsidP="008058C2">
      <w:pPr>
        <w:jc w:val="both"/>
        <w:rPr>
          <w:bCs/>
          <w:i/>
        </w:rPr>
      </w:pPr>
      <w:r w:rsidRPr="008058C2">
        <w:rPr>
          <w:bCs/>
          <w:i/>
        </w:rPr>
        <w:t>Порядок проведения деловой игры</w:t>
      </w:r>
    </w:p>
    <w:p w:rsidR="00183E8E" w:rsidRPr="008058C2" w:rsidRDefault="00183E8E" w:rsidP="008058C2">
      <w:pPr>
        <w:jc w:val="both"/>
        <w:rPr>
          <w:bCs/>
        </w:rPr>
      </w:pPr>
      <w:r w:rsidRPr="008058C2">
        <w:rPr>
          <w:bCs/>
        </w:rPr>
        <w:t xml:space="preserve">1-й этап: ввод в тему и объяснение </w:t>
      </w:r>
      <w:r>
        <w:rPr>
          <w:bCs/>
        </w:rPr>
        <w:t>ее сущности, регламентация игры;</w:t>
      </w:r>
    </w:p>
    <w:p w:rsidR="00183E8E" w:rsidRDefault="00183E8E"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183E8E" w:rsidRPr="008058C2" w:rsidRDefault="00183E8E" w:rsidP="008058C2">
      <w:pPr>
        <w:jc w:val="both"/>
        <w:rPr>
          <w:bCs/>
        </w:rPr>
      </w:pPr>
      <w:r>
        <w:rPr>
          <w:bCs/>
        </w:rPr>
        <w:t>3-й этап - рефлексия</w:t>
      </w:r>
      <w:r w:rsidRPr="008058C2">
        <w:rPr>
          <w:bCs/>
        </w:rPr>
        <w:t>.</w:t>
      </w:r>
    </w:p>
    <w:p w:rsidR="00183E8E" w:rsidRPr="008058C2" w:rsidRDefault="00183E8E"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183E8E" w:rsidRDefault="00183E8E" w:rsidP="008058C2">
      <w:pPr>
        <w:jc w:val="both"/>
        <w:rPr>
          <w:bCs/>
        </w:rPr>
      </w:pPr>
      <w:r w:rsidRPr="008058C2">
        <w:rPr>
          <w:bCs/>
        </w:rPr>
        <w:t>Затем выбирается тема для рекламного выступления, например</w:t>
      </w:r>
      <w:r>
        <w:rPr>
          <w:bCs/>
        </w:rPr>
        <w:t xml:space="preserve">, </w:t>
      </w:r>
    </w:p>
    <w:p w:rsidR="00183E8E" w:rsidRDefault="00183E8E" w:rsidP="008058C2">
      <w:pPr>
        <w:jc w:val="both"/>
        <w:rPr>
          <w:bCs/>
        </w:rPr>
      </w:pPr>
      <w:r>
        <w:rPr>
          <w:bCs/>
        </w:rPr>
        <w:t>-производи</w:t>
      </w:r>
      <w:r w:rsidRPr="008058C2">
        <w:rPr>
          <w:bCs/>
        </w:rPr>
        <w:t>мая фирмой продукция или услуги, оказываемые населениюих качество, цена, спрос и т.д.</w:t>
      </w:r>
      <w:r>
        <w:rPr>
          <w:bCs/>
        </w:rPr>
        <w:t>, (рынок В2С);</w:t>
      </w:r>
    </w:p>
    <w:p w:rsidR="00183E8E" w:rsidRDefault="00183E8E" w:rsidP="008058C2">
      <w:pPr>
        <w:jc w:val="both"/>
        <w:rPr>
          <w:bCs/>
        </w:rPr>
      </w:pPr>
      <w:r>
        <w:rPr>
          <w:bCs/>
        </w:rPr>
        <w:t>- информирование организационных потребителей о продукте (рынок В2В).</w:t>
      </w:r>
    </w:p>
    <w:p w:rsidR="00183E8E" w:rsidRPr="008058C2" w:rsidRDefault="00183E8E"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183E8E" w:rsidRPr="008058C2" w:rsidRDefault="00183E8E"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183E8E" w:rsidRPr="008058C2" w:rsidRDefault="00183E8E" w:rsidP="008058C2">
      <w:pPr>
        <w:jc w:val="both"/>
        <w:rPr>
          <w:bCs/>
          <w:i/>
        </w:rPr>
      </w:pPr>
      <w:r w:rsidRPr="008058C2">
        <w:rPr>
          <w:bCs/>
          <w:i/>
        </w:rPr>
        <w:t>Сценарий деловой игры</w:t>
      </w:r>
    </w:p>
    <w:p w:rsidR="00183E8E" w:rsidRPr="008058C2" w:rsidRDefault="00183E8E"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183E8E" w:rsidRPr="008058C2" w:rsidRDefault="00183E8E" w:rsidP="006070DC">
      <w:pPr>
        <w:pStyle w:val="ListParagraph"/>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183E8E" w:rsidRPr="008058C2" w:rsidRDefault="00183E8E" w:rsidP="006070DC">
      <w:pPr>
        <w:pStyle w:val="ListParagraph"/>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183E8E" w:rsidRPr="008058C2" w:rsidRDefault="00183E8E" w:rsidP="006070DC">
      <w:pPr>
        <w:pStyle w:val="ListParagraph"/>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183E8E" w:rsidRPr="008058C2" w:rsidRDefault="00183E8E" w:rsidP="006070DC">
      <w:pPr>
        <w:pStyle w:val="ListParagraph"/>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183E8E" w:rsidRPr="008058C2" w:rsidRDefault="00183E8E"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183E8E" w:rsidRDefault="00183E8E"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183E8E" w:rsidRDefault="00183E8E" w:rsidP="008058C2">
      <w:pPr>
        <w:jc w:val="both"/>
        <w:rPr>
          <w:bCs/>
        </w:rPr>
      </w:pPr>
      <w:r>
        <w:rPr>
          <w:bCs/>
        </w:rPr>
        <w:t xml:space="preserve">- «аудитории» заготовлены в конвертах,выбор путем жеребьёвки; </w:t>
      </w:r>
    </w:p>
    <w:p w:rsidR="00183E8E" w:rsidRPr="008058C2" w:rsidRDefault="00183E8E"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183E8E" w:rsidRPr="008058C2" w:rsidRDefault="00183E8E" w:rsidP="008058C2">
      <w:pPr>
        <w:jc w:val="both"/>
        <w:rPr>
          <w:bCs/>
        </w:rPr>
      </w:pPr>
      <w:r w:rsidRPr="008058C2">
        <w:rPr>
          <w:bCs/>
        </w:rPr>
        <w:t xml:space="preserve">Затем участники начинают готовиться к выступлению. </w:t>
      </w:r>
      <w:r>
        <w:rPr>
          <w:bCs/>
        </w:rPr>
        <w:t>Приподготовкестуденты-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183E8E" w:rsidRPr="008058C2" w:rsidRDefault="00183E8E"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183E8E" w:rsidRPr="008058C2" w:rsidRDefault="00183E8E"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183E8E" w:rsidRPr="008058C2" w:rsidRDefault="00183E8E"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183E8E" w:rsidRPr="008058C2" w:rsidRDefault="00183E8E" w:rsidP="008058C2">
      <w:pPr>
        <w:jc w:val="both"/>
        <w:rPr>
          <w:bCs/>
          <w:i/>
        </w:rPr>
      </w:pPr>
      <w:r w:rsidRPr="008058C2">
        <w:rPr>
          <w:bCs/>
          <w:i/>
        </w:rPr>
        <w:t>Подведение итогов деловой игры</w:t>
      </w:r>
    </w:p>
    <w:p w:rsidR="00183E8E" w:rsidRDefault="00183E8E"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183E8E" w:rsidRPr="00156BE2" w:rsidRDefault="00183E8E" w:rsidP="00156BE2">
      <w:pPr>
        <w:jc w:val="both"/>
        <w:rPr>
          <w:bCs/>
        </w:rPr>
      </w:pPr>
      <w:r>
        <w:rPr>
          <w:bCs/>
        </w:rPr>
        <w:t>3-й этап:</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183E8E" w:rsidRDefault="00183E8E" w:rsidP="008058C2">
      <w:pPr>
        <w:jc w:val="both"/>
        <w:rPr>
          <w:bCs/>
        </w:rPr>
      </w:pPr>
      <w:r w:rsidRPr="008058C2">
        <w:rPr>
          <w:bCs/>
        </w:rPr>
        <w:t>Деловая игра занимает от двух до четырех часов учебного времени.</w:t>
      </w:r>
    </w:p>
    <w:p w:rsidR="00183E8E" w:rsidRPr="008058C2" w:rsidRDefault="00183E8E" w:rsidP="008058C2">
      <w:pPr>
        <w:jc w:val="both"/>
        <w:rPr>
          <w:b/>
        </w:rPr>
      </w:pPr>
    </w:p>
    <w:p w:rsidR="00183E8E" w:rsidRPr="008058C2" w:rsidRDefault="00183E8E"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183E8E" w:rsidRPr="00FA628D" w:rsidRDefault="00183E8E" w:rsidP="0001303E">
      <w:pPr>
        <w:ind w:firstLine="708"/>
        <w:jc w:val="both"/>
        <w:rPr>
          <w:i/>
        </w:rPr>
      </w:pPr>
      <w:r w:rsidRPr="002E6EA5">
        <w:rPr>
          <w:i/>
        </w:rPr>
        <w:t>Вопросы к занятию</w:t>
      </w:r>
    </w:p>
    <w:p w:rsidR="00183E8E" w:rsidRDefault="00183E8E" w:rsidP="007D4EC1">
      <w:pPr>
        <w:ind w:firstLine="709"/>
        <w:jc w:val="both"/>
      </w:pPr>
      <w:r>
        <w:t>1.Управление спросом.</w:t>
      </w:r>
    </w:p>
    <w:p w:rsidR="00183E8E" w:rsidRDefault="00183E8E" w:rsidP="007D4EC1">
      <w:pPr>
        <w:ind w:firstLine="709"/>
        <w:jc w:val="both"/>
      </w:pPr>
      <w:r>
        <w:t>2.Управление отношениями с клиентами.</w:t>
      </w:r>
    </w:p>
    <w:p w:rsidR="00183E8E" w:rsidRDefault="00183E8E" w:rsidP="007D4EC1">
      <w:pPr>
        <w:ind w:firstLine="709"/>
        <w:jc w:val="both"/>
      </w:pPr>
      <w:r>
        <w:t>3.Управление лояльностью потребителей.</w:t>
      </w:r>
    </w:p>
    <w:p w:rsidR="00183E8E" w:rsidRDefault="00183E8E" w:rsidP="007D4EC1">
      <w:pPr>
        <w:ind w:firstLine="709"/>
        <w:jc w:val="both"/>
        <w:rPr>
          <w:i/>
        </w:rPr>
      </w:pPr>
    </w:p>
    <w:p w:rsidR="00183E8E" w:rsidRDefault="00183E8E" w:rsidP="00383FE3">
      <w:pPr>
        <w:jc w:val="both"/>
        <w:rPr>
          <w:bCs/>
          <w:i/>
        </w:rPr>
      </w:pPr>
      <w:r w:rsidRPr="000E58C0">
        <w:rPr>
          <w:bCs/>
          <w:i/>
        </w:rPr>
        <w:t>Практическое задание 1. Написать эссе на</w:t>
      </w:r>
      <w:r>
        <w:rPr>
          <w:bCs/>
          <w:i/>
        </w:rPr>
        <w:t xml:space="preserve"> одну из заданных тем:</w:t>
      </w:r>
    </w:p>
    <w:p w:rsidR="00183E8E" w:rsidRDefault="00183E8E" w:rsidP="00E17D5A">
      <w:pPr>
        <w:ind w:firstLine="567"/>
        <w:jc w:val="both"/>
        <w:rPr>
          <w:bCs/>
          <w:i/>
        </w:rPr>
      </w:pPr>
      <w:r>
        <w:rPr>
          <w:bCs/>
          <w:i/>
        </w:rPr>
        <w:t>- «Что влияет на индекс лояльности потребителей?»;</w:t>
      </w:r>
    </w:p>
    <w:p w:rsidR="00183E8E" w:rsidRDefault="00183E8E" w:rsidP="00E17D5A">
      <w:pPr>
        <w:ind w:firstLine="567"/>
        <w:jc w:val="both"/>
        <w:rPr>
          <w:bCs/>
          <w:i/>
        </w:rPr>
      </w:pPr>
      <w:r>
        <w:rPr>
          <w:bCs/>
          <w:i/>
        </w:rPr>
        <w:t>- «Как можно использовать эту оценку для бизнеса?»;</w:t>
      </w:r>
    </w:p>
    <w:p w:rsidR="00183E8E" w:rsidRPr="00951693" w:rsidRDefault="00183E8E" w:rsidP="00E17D5A">
      <w:pPr>
        <w:ind w:firstLine="567"/>
        <w:jc w:val="both"/>
      </w:pPr>
      <w:r>
        <w:rPr>
          <w:bCs/>
          <w:i/>
        </w:rPr>
        <w:t xml:space="preserve">- «Как увеличить индекс </w:t>
      </w:r>
      <w:r>
        <w:rPr>
          <w:bCs/>
          <w:i/>
          <w:lang w:val="en-US"/>
        </w:rPr>
        <w:t>NPS</w:t>
      </w:r>
      <w:r>
        <w:rPr>
          <w:bCs/>
          <w:i/>
        </w:rPr>
        <w:t>?».</w:t>
      </w:r>
    </w:p>
    <w:p w:rsidR="00183E8E" w:rsidRDefault="00183E8E" w:rsidP="00383FE3">
      <w:pPr>
        <w:jc w:val="both"/>
      </w:pPr>
      <w:r w:rsidRPr="000E58C0">
        <w:rPr>
          <w:i/>
        </w:rPr>
        <w:t xml:space="preserve">Практическое задание </w:t>
      </w:r>
      <w:r>
        <w:rPr>
          <w:i/>
        </w:rPr>
        <w:t>2</w:t>
      </w:r>
      <w:r w:rsidRPr="000E58C0">
        <w:rPr>
          <w:i/>
        </w:rPr>
        <w:t xml:space="preserve">. </w:t>
      </w:r>
      <w:r>
        <w:rPr>
          <w:i/>
        </w:rPr>
        <w:t xml:space="preserve">Решить </w:t>
      </w:r>
      <w:r w:rsidRPr="000E58C0">
        <w:rPr>
          <w:i/>
        </w:rPr>
        <w:t>задачупо расчету лояльности потребителей</w:t>
      </w:r>
      <w:r w:rsidRPr="00E17D5A">
        <w:t>.</w:t>
      </w:r>
    </w:p>
    <w:p w:rsidR="00183E8E" w:rsidRDefault="00183E8E" w:rsidP="00E17D5A">
      <w:pPr>
        <w:ind w:firstLine="567"/>
        <w:jc w:val="both"/>
      </w:pPr>
      <w:r w:rsidRPr="000E58C0">
        <w:rPr>
          <w:i/>
        </w:rPr>
        <w:t>Условие.</w:t>
      </w:r>
      <w:r>
        <w:t>В ООО «Волго-Вятский монетный двор» (ювелирное производство)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w:t>
      </w:r>
    </w:p>
    <w:p w:rsidR="00183E8E" w:rsidRDefault="00183E8E" w:rsidP="00B91DFF">
      <w:pPr>
        <w:widowControl w:val="0"/>
        <w:autoSpaceDE w:val="0"/>
        <w:autoSpaceDN w:val="0"/>
        <w:adjustRightInd w:val="0"/>
        <w:ind w:firstLine="709"/>
        <w:jc w:val="both"/>
        <w:rPr>
          <w:i/>
        </w:rPr>
      </w:pPr>
    </w:p>
    <w:p w:rsidR="00183E8E" w:rsidRPr="00DC11F5" w:rsidRDefault="00183E8E" w:rsidP="006C53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3E8E" w:rsidRPr="000F0F00" w:rsidRDefault="00183E8E" w:rsidP="006C53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3E8E" w:rsidRPr="00DC11F5" w:rsidRDefault="00183E8E" w:rsidP="00D00133">
      <w:pPr>
        <w:widowControl w:val="0"/>
        <w:autoSpaceDE w:val="0"/>
        <w:autoSpaceDN w:val="0"/>
        <w:adjustRightInd w:val="0"/>
        <w:ind w:firstLine="708"/>
        <w:rPr>
          <w:b/>
          <w:bCs/>
          <w:i/>
          <w:iCs/>
          <w:highlight w:val="white"/>
        </w:rPr>
      </w:pPr>
    </w:p>
    <w:p w:rsidR="00183E8E" w:rsidRDefault="00183E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3E8E" w:rsidRDefault="00183E8E" w:rsidP="00D00133">
      <w:pPr>
        <w:autoSpaceDE w:val="0"/>
        <w:autoSpaceDN w:val="0"/>
        <w:adjustRightInd w:val="0"/>
        <w:ind w:left="720"/>
        <w:rPr>
          <w:b/>
          <w:iCs/>
        </w:rPr>
      </w:pPr>
      <w:r w:rsidRPr="00DC11F5">
        <w:rPr>
          <w:b/>
          <w:iCs/>
        </w:rPr>
        <w:t>7.1. Основная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1.</w:t>
      </w:r>
      <w:r w:rsidRPr="009D363A">
        <w:rPr>
          <w:color w:val="000000"/>
          <w:shd w:val="clear" w:color="auto" w:fill="FFFFFF"/>
        </w:rPr>
        <w:t xml:space="preserve"> Пичурин И.И. Основы маркетинга. Теория и практика: учебное пособие для студентов вузов» / Пичурин И.И., Обухов О.В., Эриашвили Н.Д. — Москва: ЮНИТИ-ДАНА, 2017. — 383 c. — ISBN 978-5-238-02090-7. — Текст: электронный // Электронно-библиотечная система IPR BOOKS : [сайт]. — URL: </w:t>
      </w:r>
      <w:hyperlink r:id="rId8" w:history="1">
        <w:r w:rsidRPr="00624EF0">
          <w:rPr>
            <w:rStyle w:val="Hyperlink"/>
            <w:shd w:val="clear" w:color="auto" w:fill="FFFFFF"/>
          </w:rPr>
          <w:t>http://www.iprbookshop.ru/71036.html</w:t>
        </w:r>
      </w:hyperlink>
      <w:r w:rsidRPr="009D363A">
        <w:rPr>
          <w:color w:val="000000"/>
          <w:shd w:val="clear" w:color="auto" w:fill="FFFFFF"/>
        </w:rPr>
        <w:t>.</w:t>
      </w:r>
    </w:p>
    <w:p w:rsidR="00183E8E" w:rsidRDefault="00183E8E" w:rsidP="004800D8">
      <w:pPr>
        <w:ind w:firstLine="709"/>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w:t>
      </w:r>
      <w:hyperlink r:id="rId9" w:history="1">
        <w:r w:rsidRPr="00624EF0">
          <w:rPr>
            <w:rStyle w:val="Hyperlink"/>
            <w:shd w:val="clear" w:color="auto" w:fill="FFFFFF"/>
          </w:rPr>
          <w:t>http://www.iprbookshop.ru/71205.htm</w:t>
        </w:r>
      </w:hyperlink>
      <w:r>
        <w:rPr>
          <w:color w:val="000000"/>
          <w:shd w:val="clear" w:color="auto" w:fill="FFFFFF"/>
        </w:rPr>
        <w:t xml:space="preserve">. </w:t>
      </w:r>
    </w:p>
    <w:p w:rsidR="00183E8E" w:rsidRDefault="00183E8E" w:rsidP="004800D8">
      <w:pPr>
        <w:ind w:firstLine="709"/>
        <w:jc w:val="both"/>
        <w:rPr>
          <w:color w:val="000000"/>
          <w:shd w:val="clear" w:color="auto" w:fill="FFFFFF"/>
        </w:rPr>
      </w:pPr>
      <w:r>
        <w:rPr>
          <w:color w:val="000000"/>
          <w:shd w:val="clear" w:color="auto" w:fill="FFFFFF"/>
        </w:rPr>
        <w:t xml:space="preserve">3. </w:t>
      </w:r>
      <w:r w:rsidRPr="00BB7865">
        <w:rPr>
          <w:color w:val="000000"/>
          <w:shd w:val="clear" w:color="auto" w:fill="FFFFFF"/>
        </w:rPr>
        <w:t xml:space="preserve">Котлер Филип Маркетинг от А до Я: 80 концепций, которые должен знать каждый менеджер / Котлер Филип. — Москва : Альпина Паблишер, 2019. — 216 c. — ISBN 978-5-9614-1645-9. — Текст : электронный // Электронно-библиотечная система IPR BOOKS : [сайт]. — URL: </w:t>
      </w:r>
      <w:hyperlink r:id="rId10" w:history="1">
        <w:r w:rsidRPr="00624EF0">
          <w:rPr>
            <w:rStyle w:val="Hyperlink"/>
            <w:shd w:val="clear" w:color="auto" w:fill="FFFFFF"/>
          </w:rPr>
          <w:t>http://www.iprbookshop.ru/82710.html</w:t>
        </w:r>
      </w:hyperlink>
      <w:r>
        <w:rPr>
          <w:color w:val="000000"/>
          <w:shd w:val="clear" w:color="auto" w:fill="FFFFFF"/>
        </w:rPr>
        <w:t xml:space="preserve">. </w:t>
      </w:r>
    </w:p>
    <w:p w:rsidR="00183E8E" w:rsidRPr="009D363A" w:rsidRDefault="00183E8E" w:rsidP="004800D8">
      <w:pPr>
        <w:jc w:val="both"/>
        <w:rPr>
          <w:color w:val="000000"/>
          <w:shd w:val="clear" w:color="auto" w:fill="FFFFFF"/>
        </w:rPr>
      </w:pPr>
    </w:p>
    <w:p w:rsidR="00183E8E" w:rsidRPr="00BE57FE" w:rsidRDefault="00183E8E" w:rsidP="006070DC">
      <w:pPr>
        <w:pStyle w:val="ListParagraph"/>
        <w:numPr>
          <w:ilvl w:val="1"/>
          <w:numId w:val="17"/>
        </w:numPr>
        <w:rPr>
          <w:b/>
          <w:iCs/>
        </w:rPr>
      </w:pPr>
      <w:r w:rsidRPr="00BE57FE">
        <w:rPr>
          <w:b/>
          <w:iCs/>
        </w:rPr>
        <w:t>Дополнительная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 xml:space="preserve">1. </w:t>
      </w:r>
      <w:bookmarkStart w:id="0" w:name="_GoBack"/>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1" w:history="1">
        <w:r w:rsidRPr="00624EF0">
          <w:rPr>
            <w:rStyle w:val="Hyperlink"/>
            <w:shd w:val="clear" w:color="auto" w:fill="FFFFFF"/>
          </w:rPr>
          <w:t>http://www.iprbookshop.ru/85607.html</w:t>
        </w:r>
      </w:hyperlink>
      <w:r>
        <w:rPr>
          <w:color w:val="000000"/>
          <w:shd w:val="clear" w:color="auto" w:fill="FFFFFF"/>
        </w:rPr>
        <w:t>.</w:t>
      </w:r>
    </w:p>
    <w:p w:rsidR="00183E8E" w:rsidRDefault="00183E8E" w:rsidP="004800D8">
      <w:pPr>
        <w:ind w:firstLine="709"/>
        <w:jc w:val="both"/>
        <w:rPr>
          <w:color w:val="000000"/>
          <w:shd w:val="clear" w:color="auto" w:fill="FFFFFF"/>
        </w:rPr>
      </w:pPr>
      <w:r>
        <w:rPr>
          <w:color w:val="000000"/>
          <w:shd w:val="clear" w:color="auto" w:fill="FFFFFF"/>
        </w:rPr>
        <w:t xml:space="preserve">2. </w:t>
      </w:r>
      <w:r w:rsidRPr="009D363A">
        <w:rPr>
          <w:color w:val="000000"/>
          <w:shd w:val="clear" w:color="auto" w:fill="FFFFFF"/>
        </w:rPr>
        <w:t xml:space="preserve">Лисевич А.В. Маркетинг в туристской индустрии: учебное пособие для бакалавров / Лисевич А.В., Лунтова Е.В. — Москва: Дашков и К, Ай Пи Эр Медиа, 2021. — 174 c. — ISBN 978-5-394-02434-4. — Текст: электронный // Электронно-библиотечная система IPR BOOKS : [сайт]. — URL: </w:t>
      </w:r>
      <w:hyperlink r:id="rId12" w:history="1">
        <w:r w:rsidRPr="00624EF0">
          <w:rPr>
            <w:rStyle w:val="Hyperlink"/>
            <w:shd w:val="clear" w:color="auto" w:fill="FFFFFF"/>
          </w:rPr>
          <w:t>http://www.iprbookshop.ru/102272.html</w:t>
        </w:r>
      </w:hyperlink>
      <w:r>
        <w:rPr>
          <w:color w:val="000000"/>
          <w:shd w:val="clear" w:color="auto" w:fill="FFFFFF"/>
        </w:rPr>
        <w:t xml:space="preserve">. </w:t>
      </w:r>
    </w:p>
    <w:p w:rsidR="00183E8E" w:rsidRPr="00816C66" w:rsidRDefault="00183E8E" w:rsidP="004800D8">
      <w:pPr>
        <w:autoSpaceDE w:val="0"/>
        <w:autoSpaceDN w:val="0"/>
        <w:adjustRightInd w:val="0"/>
        <w:ind w:firstLine="709"/>
        <w:jc w:val="both"/>
        <w:rPr>
          <w:color w:val="000000"/>
          <w:shd w:val="clear" w:color="auto" w:fill="FFFFFF"/>
        </w:rPr>
      </w:pPr>
      <w:r>
        <w:t xml:space="preserve">3.  </w:t>
      </w:r>
      <w:r w:rsidRPr="00816C66">
        <w:rPr>
          <w:color w:val="000000"/>
          <w:shd w:val="clear" w:color="auto" w:fill="FFFFFF"/>
        </w:rPr>
        <w:t>Семенова Л.В. Маркетинг гостиничного предприятия: учебное пособие для бакалавров / Семенова Л.В., Корнеевец В.С., Драгилева И.И.. — Москва: Дашков и К, Ай Пи Эр Медиа, 2021. — 204 c. — ISBN 978-5-394-04356-7. — Текст: электронный // Электронно-библиотечная система IPR BOOKS : [сайт]. — URL: http://www.iprbookshop.ru/102273.html.</w:t>
      </w:r>
    </w:p>
    <w:p w:rsidR="00183E8E" w:rsidRDefault="00183E8E" w:rsidP="004800D8">
      <w:pPr>
        <w:autoSpaceDE w:val="0"/>
        <w:autoSpaceDN w:val="0"/>
        <w:adjustRightInd w:val="0"/>
        <w:ind w:firstLine="709"/>
        <w:jc w:val="both"/>
        <w:rPr>
          <w:rStyle w:val="Hyperlink"/>
          <w:iCs/>
        </w:rPr>
      </w:pPr>
      <w:r>
        <w:rPr>
          <w:iCs/>
        </w:rPr>
        <w:t>4</w:t>
      </w:r>
      <w:r w:rsidRPr="00816C66">
        <w:rPr>
          <w:iCs/>
        </w:rPr>
        <w:t xml:space="preserve">.Шпырня О.В. Маркетинг в индустрии туризма и гостеприимства: учебное пособие для обучающихся по направлениям подготовки бакалавриата «Туризм» и «Гостиничное дело» / Шпырня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3" w:history="1">
        <w:r w:rsidRPr="00816C66">
          <w:rPr>
            <w:rStyle w:val="Hyperlink"/>
            <w:iCs/>
          </w:rPr>
          <w:t>http://www.iprbookshop.ru/78034.html</w:t>
        </w:r>
      </w:hyperlink>
    </w:p>
    <w:p w:rsidR="00183E8E" w:rsidRDefault="00183E8E" w:rsidP="004800D8">
      <w:pPr>
        <w:autoSpaceDE w:val="0"/>
        <w:autoSpaceDN w:val="0"/>
        <w:adjustRightInd w:val="0"/>
        <w:ind w:firstLine="709"/>
        <w:jc w:val="both"/>
      </w:pPr>
      <w:r w:rsidRPr="004800D8">
        <w:t>5. Управление маркетингом: учебник / Ю. В. Разовский, Е. Ю. Савельева. - [Эдектронное издание].- М.: Моск. Ун-т им. С. Ю. Витте, 2020 - 3,56 Мб</w:t>
      </w:r>
    </w:p>
    <w:p w:rsidR="00183E8E" w:rsidRPr="004800D8" w:rsidRDefault="00183E8E" w:rsidP="004800D8">
      <w:pPr>
        <w:autoSpaceDE w:val="0"/>
        <w:autoSpaceDN w:val="0"/>
        <w:adjustRightInd w:val="0"/>
        <w:ind w:firstLine="709"/>
        <w:jc w:val="both"/>
        <w:rPr>
          <w:iCs/>
        </w:rPr>
      </w:pPr>
      <w:r>
        <w:rPr>
          <w:color w:val="000033"/>
        </w:rPr>
        <w:t xml:space="preserve">6. </w:t>
      </w:r>
      <w:r w:rsidRPr="004800D8">
        <w:rPr>
          <w:color w:val="000033"/>
        </w:rPr>
        <w:t xml:space="preserve">Эффективный маркетинг: учебник \ Ю. В. Разовский – [Электронное издание] М.: ЛитРес. 2021 С. 370. Режим доступа: </w:t>
      </w:r>
      <w:hyperlink r:id="rId14" w:tgtFrame="_blank" w:history="1">
        <w:r w:rsidRPr="004800D8">
          <w:rPr>
            <w:rStyle w:val="Hyperlink"/>
          </w:rPr>
          <w:t>https://www.litres.ru/uriy-viktorovich-razovskiy/effektivnyy-marketing/chitat-onlayn/</w:t>
        </w:r>
      </w:hyperlink>
      <w:bookmarkEnd w:id="0"/>
    </w:p>
    <w:p w:rsidR="00183E8E" w:rsidRPr="00DC11F5" w:rsidRDefault="00183E8E" w:rsidP="004800D8">
      <w:pPr>
        <w:autoSpaceDE w:val="0"/>
        <w:autoSpaceDN w:val="0"/>
        <w:adjustRightInd w:val="0"/>
        <w:spacing w:line="120" w:lineRule="auto"/>
        <w:ind w:left="1072"/>
        <w:rPr>
          <w:b/>
          <w:iCs/>
        </w:rPr>
      </w:pPr>
    </w:p>
    <w:p w:rsidR="00183E8E" w:rsidRPr="00DC11F5" w:rsidRDefault="00183E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83E8E" w:rsidRPr="003E115F" w:rsidRDefault="00183E8E" w:rsidP="006070DC">
      <w:pPr>
        <w:numPr>
          <w:ilvl w:val="0"/>
          <w:numId w:val="12"/>
        </w:numPr>
        <w:shd w:val="clear" w:color="auto" w:fill="FFFFFF"/>
        <w:jc w:val="both"/>
      </w:pPr>
      <w:r w:rsidRPr="003E115F">
        <w:t>Стратегии бизнеса ISSN: 2311-7184</w:t>
      </w:r>
    </w:p>
    <w:p w:rsidR="00183E8E" w:rsidRPr="003E115F" w:rsidRDefault="00183E8E" w:rsidP="006070DC">
      <w:pPr>
        <w:numPr>
          <w:ilvl w:val="0"/>
          <w:numId w:val="12"/>
        </w:numPr>
        <w:shd w:val="clear" w:color="auto" w:fill="FFFFFF"/>
        <w:jc w:val="both"/>
      </w:pPr>
      <w:r w:rsidRPr="003E115F">
        <w:t>Современная конкуренция ISSN:1993-7598</w:t>
      </w:r>
    </w:p>
    <w:p w:rsidR="00183E8E" w:rsidRDefault="00183E8E" w:rsidP="006070DC">
      <w:pPr>
        <w:numPr>
          <w:ilvl w:val="0"/>
          <w:numId w:val="12"/>
        </w:numPr>
        <w:shd w:val="clear" w:color="auto" w:fill="FFFFFF"/>
        <w:jc w:val="both"/>
      </w:pPr>
      <w:hyperlink r:id="rId15" w:tgtFrame="_blank" w:history="1">
        <w:r w:rsidRPr="00520CF8">
          <w:rPr>
            <w:rStyle w:val="Hyperlink"/>
            <w:color w:val="auto"/>
            <w:u w:val="none"/>
          </w:rPr>
          <w:t xml:space="preserve">Вестник Московского университета. Серия 24. Менеджмент </w:t>
        </w:r>
      </w:hyperlink>
      <w:r w:rsidRPr="00520CF8">
        <w:rPr>
          <w:color w:val="000000"/>
        </w:rPr>
        <w:t>ISSN:2075-5996</w:t>
      </w:r>
    </w:p>
    <w:p w:rsidR="00183E8E" w:rsidRPr="00520CF8" w:rsidRDefault="00183E8E" w:rsidP="006070DC">
      <w:pPr>
        <w:pStyle w:val="ListParagraph"/>
        <w:numPr>
          <w:ilvl w:val="0"/>
          <w:numId w:val="12"/>
        </w:numPr>
        <w:jc w:val="both"/>
        <w:rPr>
          <w:b/>
          <w:bCs/>
        </w:rPr>
      </w:pPr>
      <w:r w:rsidRPr="00520CF8">
        <w:t>Вестник государственного и муниципального управления ISSN:2225-8272</w:t>
      </w:r>
    </w:p>
    <w:p w:rsidR="00183E8E" w:rsidRPr="00DC11F5" w:rsidRDefault="00183E8E" w:rsidP="004800D8">
      <w:pPr>
        <w:autoSpaceDE w:val="0"/>
        <w:autoSpaceDN w:val="0"/>
        <w:adjustRightInd w:val="0"/>
        <w:spacing w:line="120" w:lineRule="auto"/>
        <w:rPr>
          <w:b/>
          <w:bCs/>
        </w:rPr>
      </w:pPr>
    </w:p>
    <w:p w:rsidR="00183E8E" w:rsidRPr="00DC11F5" w:rsidRDefault="00183E8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3E8E" w:rsidRDefault="00183E8E" w:rsidP="003F18DB">
      <w:pPr>
        <w:widowControl w:val="0"/>
        <w:autoSpaceDE w:val="0"/>
        <w:autoSpaceDN w:val="0"/>
        <w:adjustRightInd w:val="0"/>
        <w:jc w:val="both"/>
        <w:rPr>
          <w:shd w:val="clear" w:color="auto" w:fill="FFFFFF"/>
        </w:rPr>
      </w:pPr>
      <w:hyperlink r:id="rId16"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183E8E" w:rsidRPr="00EA458F" w:rsidRDefault="00183E8E" w:rsidP="001E1177">
      <w:pPr>
        <w:widowControl w:val="0"/>
        <w:tabs>
          <w:tab w:val="left" w:pos="851"/>
        </w:tabs>
        <w:jc w:val="both"/>
      </w:pPr>
      <w:hyperlink r:id="rId17" w:history="1">
        <w:r w:rsidRPr="00624EF0">
          <w:rPr>
            <w:rStyle w:val="Hyperlink"/>
            <w:lang w:val="uk-UA"/>
          </w:rPr>
          <w:t>www.pwc.ru/ru.html</w:t>
        </w:r>
      </w:hyperlink>
      <w:r>
        <w:rPr>
          <w:lang w:val="uk-UA"/>
        </w:rPr>
        <w:t>– официальный сайт</w:t>
      </w:r>
      <w:r>
        <w:t>международной компании</w:t>
      </w:r>
      <w:r w:rsidRPr="00EA458F">
        <w:t xml:space="preserve"> PricewaterhouseCoopers </w:t>
      </w:r>
      <w:r>
        <w:t xml:space="preserve"> в России (</w:t>
      </w:r>
      <w:r>
        <w:rPr>
          <w:lang w:val="en-US"/>
        </w:rPr>
        <w:t>PwC</w:t>
      </w:r>
      <w:r>
        <w:t>)</w:t>
      </w:r>
    </w:p>
    <w:p w:rsidR="00183E8E" w:rsidRPr="001E1177" w:rsidRDefault="00183E8E" w:rsidP="001E1177">
      <w:pPr>
        <w:widowControl w:val="0"/>
        <w:tabs>
          <w:tab w:val="left" w:pos="851"/>
        </w:tabs>
        <w:jc w:val="both"/>
        <w:rPr>
          <w:lang w:val="uk-UA"/>
        </w:rPr>
      </w:pPr>
      <w:hyperlink r:id="rId18" w:history="1">
        <w:r w:rsidRPr="00624EF0">
          <w:rPr>
            <w:rStyle w:val="Hyperlink"/>
            <w:spacing w:val="-4"/>
            <w:lang w:val="en-US"/>
          </w:rPr>
          <w:t>www</w:t>
        </w:r>
        <w:r w:rsidRPr="00624EF0">
          <w:rPr>
            <w:rStyle w:val="Hyperlink"/>
            <w:spacing w:val="-4"/>
          </w:rPr>
          <w:t>.</w:t>
        </w:r>
        <w:r w:rsidRPr="00624EF0">
          <w:rPr>
            <w:rStyle w:val="Hyperlink"/>
            <w:spacing w:val="-4"/>
            <w:lang w:val="uk-UA"/>
          </w:rPr>
          <w:t>oecdru.org</w:t>
        </w:r>
      </w:hyperlink>
      <w:r w:rsidRPr="001E1177">
        <w:rPr>
          <w:spacing w:val="-4"/>
          <w:lang w:val="uk-UA"/>
        </w:rPr>
        <w:t xml:space="preserve">– </w:t>
      </w:r>
      <w:r>
        <w:rPr>
          <w:spacing w:val="-4"/>
          <w:lang w:val="uk-UA"/>
        </w:rPr>
        <w:t>официальный сайт Организации экономического сотрудничества и развития (ОЭСР).</w:t>
      </w:r>
    </w:p>
    <w:p w:rsidR="00183E8E" w:rsidRPr="001E1177" w:rsidRDefault="00183E8E" w:rsidP="001E1177">
      <w:pPr>
        <w:widowControl w:val="0"/>
        <w:tabs>
          <w:tab w:val="left" w:pos="851"/>
        </w:tabs>
        <w:jc w:val="both"/>
        <w:rPr>
          <w:lang w:val="uk-UA"/>
        </w:rPr>
      </w:pPr>
      <w:hyperlink r:id="rId19" w:history="1">
        <w:r w:rsidRPr="00624EF0">
          <w:rPr>
            <w:rStyle w:val="Hyperlink"/>
            <w:lang w:val="uk-UA"/>
          </w:rPr>
          <w:t>www.worldbank.org</w:t>
        </w:r>
      </w:hyperlink>
      <w:r w:rsidRPr="001E1177">
        <w:rPr>
          <w:lang w:val="uk-UA"/>
        </w:rPr>
        <w:t xml:space="preserve"> – официальный сайт Всемирного банка (статистика по страм и регионам)</w:t>
      </w:r>
    </w:p>
    <w:p w:rsidR="00183E8E" w:rsidRPr="001E1177" w:rsidRDefault="00183E8E" w:rsidP="001E1177">
      <w:pPr>
        <w:widowControl w:val="0"/>
        <w:tabs>
          <w:tab w:val="left" w:pos="851"/>
        </w:tabs>
        <w:jc w:val="both"/>
        <w:rPr>
          <w:lang w:val="uk-UA"/>
        </w:rPr>
      </w:pPr>
      <w:hyperlink r:id="rId20" w:history="1">
        <w:r w:rsidRPr="00624EF0">
          <w:rPr>
            <w:rStyle w:val="Hyperlink"/>
            <w:lang w:val="uk-UA"/>
          </w:rPr>
          <w:t>www.world-tourism.org</w:t>
        </w:r>
      </w:hyperlink>
      <w:r w:rsidRPr="001E1177">
        <w:rPr>
          <w:lang w:val="uk-UA"/>
        </w:rPr>
        <w:t xml:space="preserve"> – официальный сайт </w:t>
      </w:r>
      <w:r>
        <w:rPr>
          <w:lang w:val="uk-UA"/>
        </w:rPr>
        <w:t>Всемирного экономического форума</w:t>
      </w:r>
      <w:r w:rsidRPr="00EA458F">
        <w:rPr>
          <w:lang w:val="uk-UA"/>
        </w:rPr>
        <w:t>(ВЭФ)</w:t>
      </w:r>
    </w:p>
    <w:p w:rsidR="00183E8E" w:rsidRPr="00DC11F5" w:rsidRDefault="00183E8E" w:rsidP="004800D8">
      <w:pPr>
        <w:autoSpaceDE w:val="0"/>
        <w:autoSpaceDN w:val="0"/>
        <w:adjustRightInd w:val="0"/>
        <w:spacing w:line="120" w:lineRule="auto"/>
        <w:ind w:left="720"/>
        <w:rPr>
          <w:b/>
          <w:bCs/>
          <w:i/>
          <w:iCs/>
        </w:rPr>
      </w:pPr>
    </w:p>
    <w:p w:rsidR="00183E8E" w:rsidRPr="00DC11F5" w:rsidRDefault="00183E8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3E8E" w:rsidRPr="00DC11F5" w:rsidRDefault="00183E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3E8E" w:rsidRPr="00DC11F5" w:rsidRDefault="00183E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3E8E" w:rsidRPr="00DC11F5" w:rsidRDefault="00183E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3E8E" w:rsidRPr="00DC11F5" w:rsidRDefault="00183E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3E8E" w:rsidRPr="00DC11F5" w:rsidRDefault="00183E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3E8E" w:rsidRPr="00DC11F5" w:rsidRDefault="00183E8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3E8E" w:rsidRPr="00DC11F5" w:rsidRDefault="00183E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3E8E" w:rsidRPr="00DC11F5" w:rsidRDefault="00183E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3E8E" w:rsidRPr="00DC11F5" w:rsidRDefault="00183E8E" w:rsidP="00D00133">
      <w:pPr>
        <w:autoSpaceDE w:val="0"/>
        <w:autoSpaceDN w:val="0"/>
        <w:adjustRightInd w:val="0"/>
        <w:jc w:val="both"/>
      </w:pPr>
    </w:p>
    <w:p w:rsidR="00183E8E" w:rsidRPr="00DC11F5" w:rsidRDefault="00183E8E"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3E8E" w:rsidRPr="00DC11F5" w:rsidRDefault="00183E8E" w:rsidP="004403B1">
      <w:pPr>
        <w:autoSpaceDE w:val="0"/>
        <w:autoSpaceDN w:val="0"/>
        <w:adjustRightInd w:val="0"/>
        <w:jc w:val="both"/>
        <w:rPr>
          <w:b/>
          <w:bCs/>
          <w:i/>
          <w:iCs/>
        </w:rPr>
      </w:pPr>
    </w:p>
    <w:p w:rsidR="00183E8E" w:rsidRPr="006C53CB" w:rsidRDefault="00183E8E" w:rsidP="004403B1">
      <w:pPr>
        <w:autoSpaceDE w:val="0"/>
        <w:autoSpaceDN w:val="0"/>
        <w:adjustRightInd w:val="0"/>
        <w:jc w:val="both"/>
        <w:rPr>
          <w:b/>
          <w:bCs/>
          <w:i/>
          <w:iCs/>
        </w:rPr>
      </w:pPr>
      <w:r w:rsidRPr="006C53CB">
        <w:t>1.</w:t>
      </w:r>
      <w:r w:rsidRPr="00DC11F5">
        <w:t>Операционнаясистема</w:t>
      </w:r>
      <w:r w:rsidRPr="006C53CB">
        <w:t xml:space="preserve"> </w:t>
      </w:r>
      <w:r w:rsidRPr="00DC11F5">
        <w:rPr>
          <w:lang w:val="en-US"/>
        </w:rPr>
        <w:t>Microsoft</w:t>
      </w:r>
      <w:r w:rsidRPr="006C53CB">
        <w:t xml:space="preserve"> </w:t>
      </w:r>
      <w:r w:rsidRPr="00DC11F5">
        <w:rPr>
          <w:lang w:val="en-US"/>
        </w:rPr>
        <w:t>Windows</w:t>
      </w:r>
    </w:p>
    <w:p w:rsidR="00183E8E" w:rsidRPr="006C53CB" w:rsidRDefault="00183E8E" w:rsidP="004403B1">
      <w:pPr>
        <w:autoSpaceDE w:val="0"/>
        <w:autoSpaceDN w:val="0"/>
        <w:adjustRightInd w:val="0"/>
        <w:jc w:val="both"/>
      </w:pPr>
      <w:r w:rsidRPr="006C53CB">
        <w:t>2.</w:t>
      </w:r>
      <w:r w:rsidRPr="00DC11F5">
        <w:rPr>
          <w:lang w:val="en-US"/>
        </w:rPr>
        <w:t>Microsoft</w:t>
      </w:r>
      <w:r w:rsidRPr="006C53CB">
        <w:t xml:space="preserve"> </w:t>
      </w:r>
      <w:r w:rsidRPr="00DC11F5">
        <w:rPr>
          <w:lang w:val="en-US"/>
        </w:rPr>
        <w:t>Office</w:t>
      </w:r>
      <w:r w:rsidRPr="006C53CB">
        <w:t xml:space="preserve"> 2010-2016</w:t>
      </w:r>
    </w:p>
    <w:p w:rsidR="00183E8E" w:rsidRPr="006C53CB" w:rsidRDefault="00183E8E" w:rsidP="004403B1">
      <w:pPr>
        <w:autoSpaceDE w:val="0"/>
        <w:autoSpaceDN w:val="0"/>
        <w:adjustRightInd w:val="0"/>
        <w:jc w:val="both"/>
      </w:pPr>
      <w:r w:rsidRPr="006C53CB">
        <w:t>3.</w:t>
      </w:r>
      <w:r w:rsidRPr="00DC11F5">
        <w:t>Антивирус</w:t>
      </w:r>
      <w:r w:rsidRPr="006C53CB">
        <w:t xml:space="preserve"> </w:t>
      </w:r>
      <w:r w:rsidRPr="00DC11F5">
        <w:rPr>
          <w:lang w:val="en-US"/>
        </w:rPr>
        <w:t>Kaspersky</w:t>
      </w:r>
      <w:r w:rsidRPr="006C53CB">
        <w:t xml:space="preserve"> </w:t>
      </w:r>
      <w:r w:rsidRPr="00DC11F5">
        <w:rPr>
          <w:lang w:val="en-US"/>
        </w:rPr>
        <w:t>Endpoint</w:t>
      </w:r>
      <w:r w:rsidRPr="006C53CB">
        <w:t xml:space="preserve"> </w:t>
      </w:r>
      <w:r w:rsidRPr="00DC11F5">
        <w:rPr>
          <w:lang w:val="en-US"/>
        </w:rPr>
        <w:t>Security</w:t>
      </w:r>
    </w:p>
    <w:p w:rsidR="00183E8E" w:rsidRPr="006C53CB" w:rsidRDefault="00183E8E" w:rsidP="004403B1">
      <w:pPr>
        <w:autoSpaceDE w:val="0"/>
        <w:autoSpaceDN w:val="0"/>
        <w:adjustRightInd w:val="0"/>
        <w:jc w:val="both"/>
      </w:pPr>
      <w:r w:rsidRPr="006C53CB">
        <w:t>4.</w:t>
      </w:r>
      <w:r w:rsidRPr="00DC11F5">
        <w:t>Программадляработыс</w:t>
      </w:r>
      <w:r w:rsidRPr="00DC11F5">
        <w:rPr>
          <w:lang w:val="en-US"/>
        </w:rPr>
        <w:t>pdf</w:t>
      </w:r>
      <w:r w:rsidRPr="00DC11F5">
        <w:t>файлами</w:t>
      </w:r>
      <w:r w:rsidRPr="00DC11F5">
        <w:rPr>
          <w:lang w:val="en-US"/>
        </w:rPr>
        <w:t>AdobeReader</w:t>
      </w:r>
    </w:p>
    <w:p w:rsidR="00183E8E" w:rsidRPr="00DC11F5" w:rsidRDefault="00183E8E" w:rsidP="004403B1">
      <w:pPr>
        <w:autoSpaceDE w:val="0"/>
        <w:autoSpaceDN w:val="0"/>
        <w:adjustRightInd w:val="0"/>
        <w:jc w:val="both"/>
      </w:pPr>
      <w:r w:rsidRPr="00DC11F5">
        <w:t>5.Архиватор 7-</w:t>
      </w:r>
      <w:r w:rsidRPr="00DC11F5">
        <w:rPr>
          <w:lang w:val="en-US"/>
        </w:rPr>
        <w:t>zip</w:t>
      </w:r>
    </w:p>
    <w:p w:rsidR="00183E8E" w:rsidRPr="00DC11F5" w:rsidRDefault="00183E8E" w:rsidP="004403B1">
      <w:pPr>
        <w:autoSpaceDE w:val="0"/>
        <w:autoSpaceDN w:val="0"/>
        <w:adjustRightInd w:val="0"/>
        <w:jc w:val="both"/>
      </w:pPr>
      <w:r w:rsidRPr="00DC11F5">
        <w:t>6.Справочно-правовая система КонсультантПлюс</w:t>
      </w:r>
    </w:p>
    <w:p w:rsidR="00183E8E" w:rsidRPr="00DC11F5" w:rsidRDefault="00183E8E" w:rsidP="004403B1">
      <w:pPr>
        <w:autoSpaceDE w:val="0"/>
        <w:autoSpaceDN w:val="0"/>
        <w:adjustRightInd w:val="0"/>
        <w:jc w:val="both"/>
        <w:rPr>
          <w:b/>
          <w:bCs/>
          <w:i/>
          <w:iCs/>
        </w:rPr>
      </w:pPr>
      <w:r w:rsidRPr="00DC11F5">
        <w:t>7.Справочно-правовая система Гарант</w:t>
      </w:r>
    </w:p>
    <w:p w:rsidR="00183E8E" w:rsidRDefault="00183E8E" w:rsidP="004403B1">
      <w:pPr>
        <w:autoSpaceDE w:val="0"/>
        <w:autoSpaceDN w:val="0"/>
        <w:adjustRightInd w:val="0"/>
        <w:jc w:val="both"/>
        <w:rPr>
          <w:b/>
          <w:bCs/>
          <w:i/>
          <w:iCs/>
        </w:rPr>
      </w:pPr>
    </w:p>
    <w:p w:rsidR="00183E8E" w:rsidRPr="00DC11F5" w:rsidRDefault="00183E8E"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3E8E" w:rsidRPr="00DC11F5" w:rsidRDefault="00183E8E" w:rsidP="004403B1">
      <w:pPr>
        <w:contextualSpacing/>
        <w:jc w:val="both"/>
      </w:pPr>
      <w:r w:rsidRPr="00DC11F5">
        <w:t>1.Проектор, ноутбук</w:t>
      </w:r>
    </w:p>
    <w:p w:rsidR="00183E8E" w:rsidRPr="00DC11F5" w:rsidRDefault="00183E8E" w:rsidP="004403B1">
      <w:pPr>
        <w:contextualSpacing/>
        <w:jc w:val="both"/>
      </w:pPr>
      <w:r w:rsidRPr="00DC11F5">
        <w:t xml:space="preserve">2.Проекционный экран </w:t>
      </w:r>
    </w:p>
    <w:p w:rsidR="00183E8E" w:rsidRPr="00DC11F5" w:rsidRDefault="00183E8E" w:rsidP="004403B1">
      <w:pPr>
        <w:contextualSpacing/>
        <w:jc w:val="both"/>
      </w:pPr>
      <w:r w:rsidRPr="00DC11F5">
        <w:t>3.Колонки</w:t>
      </w:r>
    </w:p>
    <w:p w:rsidR="00183E8E" w:rsidRPr="00DC11F5" w:rsidRDefault="00183E8E" w:rsidP="004403B1">
      <w:pPr>
        <w:autoSpaceDE w:val="0"/>
        <w:autoSpaceDN w:val="0"/>
        <w:adjustRightInd w:val="0"/>
      </w:pPr>
    </w:p>
    <w:p w:rsidR="00183E8E" w:rsidRPr="00DC11F5" w:rsidRDefault="00183E8E"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83E8E" w:rsidRPr="00DC11F5" w:rsidRDefault="00183E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3E8E" w:rsidRPr="00DC11F5" w:rsidRDefault="00183E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3E8E" w:rsidRPr="00DC11F5" w:rsidRDefault="00183E8E" w:rsidP="00034A75">
      <w:pPr>
        <w:tabs>
          <w:tab w:val="center" w:pos="4536"/>
          <w:tab w:val="right" w:pos="9072"/>
        </w:tabs>
        <w:ind w:firstLine="709"/>
        <w:jc w:val="both"/>
      </w:pPr>
    </w:p>
    <w:p w:rsidR="00183E8E" w:rsidRPr="00DC11F5" w:rsidRDefault="00183E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3E8E" w:rsidRPr="00DC11F5" w:rsidRDefault="00183E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3E8E" w:rsidRPr="00DC11F5" w:rsidRDefault="00183E8E" w:rsidP="00D00133">
      <w:pPr>
        <w:tabs>
          <w:tab w:val="center" w:pos="4536"/>
          <w:tab w:val="right" w:pos="9072"/>
        </w:tabs>
        <w:autoSpaceDE w:val="0"/>
        <w:autoSpaceDN w:val="0"/>
        <w:adjustRightInd w:val="0"/>
      </w:pPr>
      <w:r w:rsidRPr="00DC11F5">
        <w:t>- практические занятия;</w:t>
      </w:r>
    </w:p>
    <w:p w:rsidR="00183E8E" w:rsidRPr="00DC11F5" w:rsidRDefault="00183E8E" w:rsidP="00D00133">
      <w:pPr>
        <w:tabs>
          <w:tab w:val="center" w:pos="4536"/>
          <w:tab w:val="right" w:pos="9072"/>
        </w:tabs>
        <w:autoSpaceDE w:val="0"/>
        <w:autoSpaceDN w:val="0"/>
        <w:adjustRightInd w:val="0"/>
      </w:pPr>
      <w:r w:rsidRPr="00DC11F5">
        <w:t>- контрольные опросы;</w:t>
      </w:r>
    </w:p>
    <w:p w:rsidR="00183E8E" w:rsidRPr="00DC11F5" w:rsidRDefault="00183E8E" w:rsidP="00D00133">
      <w:pPr>
        <w:tabs>
          <w:tab w:val="center" w:pos="4536"/>
          <w:tab w:val="right" w:pos="9072"/>
        </w:tabs>
        <w:autoSpaceDE w:val="0"/>
        <w:autoSpaceDN w:val="0"/>
        <w:adjustRightInd w:val="0"/>
      </w:pPr>
      <w:r w:rsidRPr="00DC11F5">
        <w:t>- консультации;</w:t>
      </w:r>
    </w:p>
    <w:p w:rsidR="00183E8E" w:rsidRPr="00DC11F5" w:rsidRDefault="00183E8E" w:rsidP="00D00133">
      <w:pPr>
        <w:tabs>
          <w:tab w:val="center" w:pos="4536"/>
          <w:tab w:val="right" w:pos="9072"/>
        </w:tabs>
        <w:autoSpaceDE w:val="0"/>
        <w:autoSpaceDN w:val="0"/>
        <w:adjustRightInd w:val="0"/>
      </w:pPr>
      <w:r w:rsidRPr="00DC11F5">
        <w:t>- самостоятельная работа с учебной литературой;</w:t>
      </w:r>
    </w:p>
    <w:p w:rsidR="00183E8E" w:rsidRPr="003F4282" w:rsidRDefault="00183E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83E8E" w:rsidRPr="00DC11F5" w:rsidRDefault="00183E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3E8E" w:rsidRDefault="00183E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3E8E" w:rsidRDefault="00183E8E" w:rsidP="00D00133">
      <w:pPr>
        <w:tabs>
          <w:tab w:val="center" w:pos="4536"/>
          <w:tab w:val="right" w:pos="9072"/>
        </w:tabs>
        <w:autoSpaceDE w:val="0"/>
        <w:autoSpaceDN w:val="0"/>
        <w:adjustRightInd w:val="0"/>
        <w:rPr>
          <w:i/>
          <w:iCs/>
        </w:rPr>
      </w:pPr>
      <w:r w:rsidRPr="00DC11F5">
        <w:rPr>
          <w:i/>
          <w:iCs/>
        </w:rPr>
        <w:t xml:space="preserve">- творческие задания;- </w:t>
      </w:r>
      <w:r>
        <w:rPr>
          <w:i/>
          <w:iCs/>
        </w:rPr>
        <w:t>информационно-аналитические проекты</w:t>
      </w:r>
      <w:r w:rsidRPr="00DC11F5">
        <w:rPr>
          <w:i/>
          <w:iCs/>
        </w:rPr>
        <w:t>;</w:t>
      </w:r>
    </w:p>
    <w:p w:rsidR="00183E8E" w:rsidRPr="00DC11F5" w:rsidRDefault="00183E8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183E8E" w:rsidRDefault="00183E8E"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183E8E" w:rsidRPr="00DC11F5" w:rsidRDefault="00183E8E" w:rsidP="00D00133">
      <w:pPr>
        <w:tabs>
          <w:tab w:val="center" w:pos="4536"/>
          <w:tab w:val="right" w:pos="9072"/>
        </w:tabs>
        <w:autoSpaceDE w:val="0"/>
        <w:autoSpaceDN w:val="0"/>
        <w:adjustRightInd w:val="0"/>
        <w:jc w:val="both"/>
        <w:rPr>
          <w:i/>
          <w:iCs/>
        </w:rPr>
      </w:pPr>
      <w:r>
        <w:rPr>
          <w:i/>
          <w:iCs/>
        </w:rPr>
        <w:t>- решение задач.</w:t>
      </w:r>
    </w:p>
    <w:p w:rsidR="00183E8E" w:rsidRDefault="00183E8E" w:rsidP="00FC3B95">
      <w:pPr>
        <w:autoSpaceDE w:val="0"/>
        <w:autoSpaceDN w:val="0"/>
        <w:adjustRightInd w:val="0"/>
        <w:jc w:val="right"/>
      </w:pPr>
    </w:p>
    <w:p w:rsidR="00183E8E" w:rsidRPr="00DC11F5" w:rsidRDefault="00183E8E" w:rsidP="00FC3B95">
      <w:pPr>
        <w:autoSpaceDE w:val="0"/>
        <w:autoSpaceDN w:val="0"/>
        <w:adjustRightInd w:val="0"/>
        <w:jc w:val="right"/>
      </w:pPr>
      <w:r w:rsidRPr="00DC11F5">
        <w:t xml:space="preserve">Приложение </w:t>
      </w: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pP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rPr>
          <w:b/>
          <w:bCs/>
        </w:rPr>
      </w:pPr>
      <w:r w:rsidRPr="00DC11F5">
        <w:rPr>
          <w:b/>
          <w:bCs/>
        </w:rPr>
        <w:t xml:space="preserve">ФОНД ОЦЕНОЧНЫХ СРЕДСТВ </w:t>
      </w:r>
    </w:p>
    <w:p w:rsidR="00183E8E" w:rsidRPr="00DC11F5" w:rsidRDefault="00183E8E" w:rsidP="00FC3B95">
      <w:pPr>
        <w:autoSpaceDE w:val="0"/>
        <w:autoSpaceDN w:val="0"/>
        <w:adjustRightInd w:val="0"/>
        <w:jc w:val="center"/>
        <w:rPr>
          <w:b/>
          <w:bCs/>
        </w:rPr>
      </w:pPr>
      <w:r w:rsidRPr="00DC11F5">
        <w:rPr>
          <w:b/>
          <w:bCs/>
        </w:rPr>
        <w:t>ДЛЯ ПРОВЕДЕНИЯ ПРОМЕЖУТОЧНОЙ АТТЕСТАЦИИ</w:t>
      </w:r>
    </w:p>
    <w:p w:rsidR="00183E8E" w:rsidRPr="00DC11F5" w:rsidRDefault="00183E8E" w:rsidP="00FC3B95">
      <w:pPr>
        <w:autoSpaceDE w:val="0"/>
        <w:autoSpaceDN w:val="0"/>
        <w:adjustRightInd w:val="0"/>
        <w:jc w:val="center"/>
        <w:rPr>
          <w:b/>
          <w:bCs/>
        </w:rPr>
      </w:pPr>
      <w:r w:rsidRPr="00DC11F5">
        <w:rPr>
          <w:b/>
          <w:bCs/>
        </w:rPr>
        <w:t>ПО ДИСЦИПЛИНЕ</w:t>
      </w:r>
    </w:p>
    <w:p w:rsidR="00183E8E" w:rsidRPr="00DC11F5" w:rsidRDefault="00183E8E" w:rsidP="00FC3B95">
      <w:pPr>
        <w:autoSpaceDE w:val="0"/>
        <w:autoSpaceDN w:val="0"/>
        <w:adjustRightInd w:val="0"/>
        <w:jc w:val="center"/>
        <w:rPr>
          <w:b/>
          <w:bCs/>
        </w:rPr>
      </w:pPr>
    </w:p>
    <w:p w:rsidR="00183E8E" w:rsidRPr="00DC11F5" w:rsidRDefault="00183E8E" w:rsidP="00FC3B95">
      <w:pPr>
        <w:autoSpaceDE w:val="0"/>
        <w:autoSpaceDN w:val="0"/>
        <w:adjustRightInd w:val="0"/>
        <w:jc w:val="center"/>
        <w:rPr>
          <w:b/>
          <w:bCs/>
        </w:rPr>
      </w:pPr>
    </w:p>
    <w:p w:rsidR="00183E8E" w:rsidRPr="00DC11F5" w:rsidRDefault="00183E8E"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Pr="00DC11F5" w:rsidRDefault="00183E8E" w:rsidP="000B6283">
      <w:pPr>
        <w:autoSpaceDE w:val="0"/>
        <w:autoSpaceDN w:val="0"/>
        <w:adjustRightInd w:val="0"/>
      </w:pPr>
    </w:p>
    <w:p w:rsidR="00183E8E" w:rsidRPr="00DC11F5" w:rsidRDefault="00183E8E" w:rsidP="006070DC">
      <w:pPr>
        <w:numPr>
          <w:ilvl w:val="0"/>
          <w:numId w:val="10"/>
        </w:numPr>
        <w:jc w:val="both"/>
        <w:rPr>
          <w:b/>
        </w:rPr>
      </w:pPr>
      <w:r w:rsidRPr="00DC11F5">
        <w:rPr>
          <w:b/>
        </w:rPr>
        <w:t>Паспорт компетенций</w:t>
      </w:r>
    </w:p>
    <w:p w:rsidR="00183E8E" w:rsidRPr="00DC11F5" w:rsidRDefault="00183E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183E8E" w:rsidRPr="00DC11F5" w:rsidTr="00A96FF5">
        <w:trPr>
          <w:trHeight w:val="726"/>
        </w:trPr>
        <w:tc>
          <w:tcPr>
            <w:tcW w:w="2093" w:type="dxa"/>
          </w:tcPr>
          <w:p w:rsidR="00183E8E" w:rsidRPr="00DC11F5" w:rsidRDefault="00183E8E" w:rsidP="00A96FF5">
            <w:pPr>
              <w:widowControl w:val="0"/>
              <w:contextualSpacing/>
              <w:jc w:val="both"/>
            </w:pPr>
            <w:r w:rsidRPr="00DC11F5">
              <w:t>Код оцениваемой компетенции (или её части)</w:t>
            </w:r>
          </w:p>
        </w:tc>
        <w:tc>
          <w:tcPr>
            <w:tcW w:w="1843" w:type="dxa"/>
          </w:tcPr>
          <w:p w:rsidR="00183E8E" w:rsidRPr="00DC11F5" w:rsidRDefault="00183E8E" w:rsidP="00A96FF5">
            <w:pPr>
              <w:widowControl w:val="0"/>
              <w:contextualSpacing/>
              <w:jc w:val="both"/>
            </w:pPr>
            <w:r w:rsidRPr="00DC11F5">
              <w:t xml:space="preserve">Вид контроля </w:t>
            </w:r>
          </w:p>
        </w:tc>
        <w:tc>
          <w:tcPr>
            <w:tcW w:w="5953" w:type="dxa"/>
          </w:tcPr>
          <w:p w:rsidR="00183E8E" w:rsidRPr="00DC11F5" w:rsidRDefault="00183E8E" w:rsidP="00546EF9">
            <w:pPr>
              <w:widowControl w:val="0"/>
              <w:contextualSpacing/>
              <w:jc w:val="both"/>
            </w:pPr>
            <w:r w:rsidRPr="00DC11F5">
              <w:t>Компонент фонда оценочных средств</w:t>
            </w:r>
          </w:p>
        </w:tc>
      </w:tr>
      <w:tr w:rsidR="00183E8E" w:rsidRPr="00DC11F5" w:rsidTr="00A96FF5">
        <w:trPr>
          <w:trHeight w:val="242"/>
        </w:trPr>
        <w:tc>
          <w:tcPr>
            <w:tcW w:w="2093" w:type="dxa"/>
            <w:vMerge w:val="restart"/>
          </w:tcPr>
          <w:p w:rsidR="00183E8E" w:rsidRPr="00DC11F5" w:rsidRDefault="00183E8E" w:rsidP="00A96FF5">
            <w:r w:rsidRPr="00D9610F">
              <w:t>ОПК-1</w:t>
            </w:r>
          </w:p>
        </w:tc>
        <w:tc>
          <w:tcPr>
            <w:tcW w:w="1843" w:type="dxa"/>
          </w:tcPr>
          <w:p w:rsidR="00183E8E" w:rsidRPr="00DC11F5" w:rsidRDefault="00183E8E" w:rsidP="00E80F41">
            <w:r>
              <w:t>устный и письменный</w:t>
            </w:r>
          </w:p>
        </w:tc>
        <w:tc>
          <w:tcPr>
            <w:tcW w:w="5953" w:type="dxa"/>
          </w:tcPr>
          <w:p w:rsidR="00183E8E" w:rsidRDefault="00183E8E" w:rsidP="00E80F41">
            <w:r>
              <w:t>Творческая работа</w:t>
            </w:r>
          </w:p>
        </w:tc>
      </w:tr>
      <w:tr w:rsidR="00183E8E" w:rsidRPr="00DC11F5" w:rsidTr="00353B01">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pPr>
              <w:widowControl w:val="0"/>
              <w:contextualSpacing/>
              <w:jc w:val="both"/>
            </w:pPr>
            <w:r>
              <w:t>устный</w:t>
            </w:r>
          </w:p>
        </w:tc>
        <w:tc>
          <w:tcPr>
            <w:tcW w:w="5953" w:type="dxa"/>
          </w:tcPr>
          <w:p w:rsidR="00183E8E" w:rsidRPr="00DC11F5" w:rsidRDefault="00183E8E" w:rsidP="00E80F41">
            <w:pPr>
              <w:tabs>
                <w:tab w:val="left" w:pos="5700"/>
              </w:tabs>
            </w:pPr>
            <w:r>
              <w:t>П</w:t>
            </w:r>
            <w:r w:rsidRPr="00DC11F5">
              <w:t xml:space="preserve">роблемно-аналитическое задание </w:t>
            </w:r>
          </w:p>
        </w:tc>
      </w:tr>
      <w:tr w:rsidR="00183E8E" w:rsidRPr="00DC11F5" w:rsidTr="00BB791C">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письменный</w:t>
            </w:r>
          </w:p>
        </w:tc>
        <w:tc>
          <w:tcPr>
            <w:tcW w:w="5953" w:type="dxa"/>
          </w:tcPr>
          <w:p w:rsidR="00183E8E" w:rsidRPr="00DC11F5" w:rsidRDefault="00183E8E" w:rsidP="00E80F41">
            <w:r w:rsidRPr="00DC11F5">
              <w:t xml:space="preserve">Тест </w:t>
            </w:r>
            <w:r>
              <w:t>, задачи</w:t>
            </w:r>
          </w:p>
        </w:tc>
      </w:tr>
      <w:tr w:rsidR="00183E8E" w:rsidRPr="00DC11F5" w:rsidTr="00D9610F">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устный</w:t>
            </w:r>
          </w:p>
        </w:tc>
        <w:tc>
          <w:tcPr>
            <w:tcW w:w="5953" w:type="dxa"/>
          </w:tcPr>
          <w:p w:rsidR="00183E8E" w:rsidRPr="00DC11F5" w:rsidRDefault="00183E8E" w:rsidP="00E80F41">
            <w:r>
              <w:t>Вопросы к зачету, экзамену</w:t>
            </w:r>
          </w:p>
        </w:tc>
      </w:tr>
      <w:tr w:rsidR="00183E8E" w:rsidRPr="00DC11F5" w:rsidTr="00601C64">
        <w:tc>
          <w:tcPr>
            <w:tcW w:w="2093" w:type="dxa"/>
          </w:tcPr>
          <w:p w:rsidR="00183E8E" w:rsidRPr="00DC11F5" w:rsidRDefault="00183E8E" w:rsidP="00D9610F">
            <w:pPr>
              <w:widowControl w:val="0"/>
              <w:contextualSpacing/>
              <w:jc w:val="both"/>
            </w:pPr>
            <w:r w:rsidRPr="00D9610F">
              <w:t>ОПК-4</w:t>
            </w: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Тест</w:t>
            </w:r>
            <w:r>
              <w:t>, задачи</w:t>
            </w:r>
          </w:p>
        </w:tc>
      </w:tr>
      <w:tr w:rsidR="00183E8E" w:rsidRPr="00DC11F5" w:rsidTr="00D9610F">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r w:rsidR="00183E8E" w:rsidRPr="00DC11F5" w:rsidTr="00601C64">
        <w:tc>
          <w:tcPr>
            <w:tcW w:w="2093" w:type="dxa"/>
          </w:tcPr>
          <w:p w:rsidR="00183E8E" w:rsidRPr="00DC11F5" w:rsidRDefault="00183E8E" w:rsidP="00D9610F">
            <w:r>
              <w:t>ПК-3</w:t>
            </w:r>
          </w:p>
        </w:tc>
        <w:tc>
          <w:tcPr>
            <w:tcW w:w="1843" w:type="dxa"/>
          </w:tcPr>
          <w:p w:rsidR="00183E8E" w:rsidRPr="00DC11F5" w:rsidRDefault="00183E8E" w:rsidP="00D9610F">
            <w:r>
              <w:t>устный и письменный</w:t>
            </w:r>
          </w:p>
        </w:tc>
        <w:tc>
          <w:tcPr>
            <w:tcW w:w="5953" w:type="dxa"/>
          </w:tcPr>
          <w:p w:rsidR="00183E8E" w:rsidRDefault="00183E8E" w:rsidP="00D9610F">
            <w:r>
              <w:t>Информационный проект с презентацией</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 xml:space="preserve">Тест </w:t>
            </w:r>
            <w:r>
              <w:t>, задачи</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bl>
    <w:p w:rsidR="00183E8E" w:rsidRPr="00DC11F5" w:rsidRDefault="00183E8E" w:rsidP="00FC3B95">
      <w:pPr>
        <w:ind w:firstLine="567"/>
        <w:jc w:val="both"/>
      </w:pPr>
    </w:p>
    <w:p w:rsidR="00183E8E" w:rsidRPr="00DC11F5" w:rsidRDefault="00183E8E" w:rsidP="00FC3B95">
      <w:pPr>
        <w:jc w:val="both"/>
        <w:rPr>
          <w:b/>
          <w:lang w:eastAsia="en-US"/>
        </w:rPr>
      </w:pPr>
      <w:r w:rsidRPr="00DC11F5">
        <w:rPr>
          <w:b/>
          <w:lang w:eastAsia="en-US"/>
        </w:rPr>
        <w:t>2.Критерии освоения компетенций</w:t>
      </w:r>
    </w:p>
    <w:p w:rsidR="00183E8E" w:rsidRPr="00DC11F5" w:rsidRDefault="00183E8E" w:rsidP="00FC3B95">
      <w:pPr>
        <w:jc w:val="both"/>
        <w:rPr>
          <w:lang w:eastAsia="en-US"/>
        </w:rPr>
      </w:pPr>
    </w:p>
    <w:p w:rsidR="00183E8E" w:rsidRPr="00DC11F5" w:rsidRDefault="00183E8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3E8E" w:rsidRDefault="00183E8E" w:rsidP="00FC3B95">
      <w:pPr>
        <w:jc w:val="center"/>
        <w:rPr>
          <w:b/>
          <w:bCs/>
          <w:lang w:eastAsia="en-US"/>
        </w:rPr>
      </w:pPr>
    </w:p>
    <w:p w:rsidR="00183E8E" w:rsidRDefault="00183E8E" w:rsidP="008A7E41">
      <w:pPr>
        <w:jc w:val="center"/>
        <w:rPr>
          <w:b/>
          <w:bCs/>
          <w:lang w:eastAsia="en-US"/>
        </w:rPr>
      </w:pPr>
      <w:r w:rsidRPr="00BF46C4">
        <w:rPr>
          <w:b/>
          <w:bCs/>
          <w:lang w:eastAsia="en-US"/>
        </w:rPr>
        <w:t xml:space="preserve">Критерии оценки знаний студентов </w:t>
      </w:r>
    </w:p>
    <w:p w:rsidR="00183E8E" w:rsidRDefault="00183E8E" w:rsidP="008A7E41">
      <w:pPr>
        <w:jc w:val="center"/>
        <w:rPr>
          <w:b/>
          <w:bCs/>
          <w:lang w:eastAsia="en-US"/>
        </w:rPr>
      </w:pPr>
      <w:r w:rsidRPr="00BF46C4">
        <w:rPr>
          <w:b/>
          <w:bCs/>
          <w:lang w:eastAsia="en-US"/>
        </w:rPr>
        <w:t>(пороговый уровень сформированности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4007"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Отлично</w:t>
            </w:r>
          </w:p>
        </w:tc>
        <w:tc>
          <w:tcPr>
            <w:tcW w:w="4007" w:type="pct"/>
          </w:tcPr>
          <w:p w:rsidR="00183E8E" w:rsidRPr="00BF46C4" w:rsidRDefault="00183E8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3E8E" w:rsidRPr="00BF46C4" w:rsidRDefault="00183E8E" w:rsidP="00E80F41">
            <w:pPr>
              <w:jc w:val="both"/>
              <w:rPr>
                <w:bCs/>
                <w:lang w:eastAsia="en-US"/>
              </w:rPr>
            </w:pPr>
            <w:r w:rsidRPr="00BF46C4">
              <w:rPr>
                <w:bCs/>
                <w:lang w:eastAsia="en-US"/>
              </w:rPr>
              <w:t>- делает квалифицированные выводы и обобщения;</w:t>
            </w:r>
          </w:p>
          <w:p w:rsidR="00183E8E" w:rsidRPr="00BF46C4" w:rsidRDefault="00183E8E" w:rsidP="00E80F41">
            <w:pPr>
              <w:jc w:val="both"/>
              <w:rPr>
                <w:bCs/>
                <w:lang w:eastAsia="en-US"/>
              </w:rPr>
            </w:pPr>
            <w:r w:rsidRPr="00BF46C4">
              <w:rPr>
                <w:bCs/>
                <w:lang w:eastAsia="en-US"/>
              </w:rPr>
              <w:t>- владеет на высококвалифицированном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Хорошо</w:t>
            </w:r>
          </w:p>
        </w:tc>
        <w:tc>
          <w:tcPr>
            <w:tcW w:w="4007" w:type="pct"/>
          </w:tcPr>
          <w:p w:rsidR="00183E8E" w:rsidRPr="00BF46C4" w:rsidRDefault="00183E8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3E8E" w:rsidRPr="00BF46C4" w:rsidRDefault="00183E8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83E8E" w:rsidRPr="00BF46C4" w:rsidRDefault="00183E8E" w:rsidP="00E80F41">
            <w:pPr>
              <w:jc w:val="both"/>
              <w:rPr>
                <w:bCs/>
                <w:lang w:eastAsia="en-US"/>
              </w:rPr>
            </w:pPr>
            <w:r w:rsidRPr="00BF46C4">
              <w:rPr>
                <w:bCs/>
                <w:lang w:eastAsia="en-US"/>
              </w:rPr>
              <w:t>- владеет на достаточном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83E8E" w:rsidRPr="00BF46C4" w:rsidRDefault="00183E8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83E8E" w:rsidRPr="00BF46C4" w:rsidRDefault="00183E8E" w:rsidP="00E80F41">
            <w:pPr>
              <w:jc w:val="both"/>
              <w:rPr>
                <w:bCs/>
                <w:lang w:eastAsia="en-US"/>
              </w:rPr>
            </w:pPr>
            <w:r w:rsidRPr="00BF46C4">
              <w:rPr>
                <w:bCs/>
                <w:lang w:eastAsia="en-US"/>
              </w:rPr>
              <w:t>- слабо аргументирует научные положения;</w:t>
            </w:r>
          </w:p>
          <w:p w:rsidR="00183E8E" w:rsidRPr="00BF46C4" w:rsidRDefault="00183E8E" w:rsidP="00E80F41">
            <w:pPr>
              <w:jc w:val="both"/>
              <w:rPr>
                <w:bCs/>
                <w:lang w:eastAsia="en-US"/>
              </w:rPr>
            </w:pPr>
            <w:r w:rsidRPr="00BF46C4">
              <w:rPr>
                <w:bCs/>
                <w:lang w:eastAsia="en-US"/>
              </w:rPr>
              <w:t>- практически не способен сформулировать выводы и обобщения;</w:t>
            </w:r>
          </w:p>
          <w:p w:rsidR="00183E8E" w:rsidRPr="00BF46C4" w:rsidRDefault="00183E8E" w:rsidP="00E80F41">
            <w:pPr>
              <w:jc w:val="both"/>
              <w:rPr>
                <w:bCs/>
                <w:lang w:eastAsia="en-US"/>
              </w:rPr>
            </w:pPr>
            <w:r w:rsidRPr="00BF46C4">
              <w:rPr>
                <w:bCs/>
                <w:lang w:eastAsia="en-US"/>
              </w:rPr>
              <w:t>- частично владеет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не усвоил значительной части материала;</w:t>
            </w:r>
          </w:p>
          <w:p w:rsidR="00183E8E" w:rsidRPr="00BF46C4" w:rsidRDefault="00183E8E" w:rsidP="00E80F41">
            <w:pPr>
              <w:jc w:val="both"/>
              <w:rPr>
                <w:bCs/>
                <w:lang w:eastAsia="en-US"/>
              </w:rPr>
            </w:pPr>
            <w:r w:rsidRPr="00BF46C4">
              <w:rPr>
                <w:bCs/>
                <w:lang w:eastAsia="en-US"/>
              </w:rPr>
              <w:t>-  не может аргументировать научные положения;</w:t>
            </w:r>
          </w:p>
          <w:p w:rsidR="00183E8E" w:rsidRPr="00BF46C4" w:rsidRDefault="00183E8E" w:rsidP="00E80F41">
            <w:pPr>
              <w:jc w:val="both"/>
              <w:rPr>
                <w:bCs/>
                <w:lang w:eastAsia="en-US"/>
              </w:rPr>
            </w:pPr>
            <w:r w:rsidRPr="00BF46C4">
              <w:rPr>
                <w:bCs/>
                <w:lang w:eastAsia="en-US"/>
              </w:rPr>
              <w:t>- не формулирует квалифицированных выводов и обобщений;</w:t>
            </w:r>
          </w:p>
          <w:p w:rsidR="00183E8E" w:rsidRPr="00BF46C4" w:rsidRDefault="00183E8E" w:rsidP="00E80F41">
            <w:pPr>
              <w:jc w:val="both"/>
              <w:rPr>
                <w:bCs/>
                <w:lang w:eastAsia="en-US"/>
              </w:rPr>
            </w:pPr>
            <w:r w:rsidRPr="00BF46C4">
              <w:rPr>
                <w:bCs/>
                <w:lang w:eastAsia="en-US"/>
              </w:rPr>
              <w:t>- не владеет системой понятий.</w:t>
            </w:r>
          </w:p>
        </w:tc>
      </w:tr>
    </w:tbl>
    <w:p w:rsidR="00183E8E" w:rsidRPr="00BF46C4" w:rsidRDefault="00183E8E" w:rsidP="008A7E41">
      <w:pPr>
        <w:jc w:val="center"/>
        <w:rPr>
          <w:bCs/>
          <w:lang w:eastAsia="en-US"/>
        </w:rPr>
      </w:pPr>
    </w:p>
    <w:p w:rsidR="00183E8E" w:rsidRPr="00BF46C4" w:rsidRDefault="00183E8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3E8E" w:rsidRPr="00BF46C4" w:rsidRDefault="00183E8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29"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Отлично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Хорошо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3629" w:type="pct"/>
          </w:tcPr>
          <w:p w:rsidR="00183E8E" w:rsidRPr="00BF46C4" w:rsidRDefault="00183E8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3629" w:type="pct"/>
          </w:tcPr>
          <w:p w:rsidR="00183E8E" w:rsidRPr="00BF46C4" w:rsidRDefault="00183E8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3E8E" w:rsidRPr="00BF46C4" w:rsidRDefault="00183E8E" w:rsidP="008A7E41">
      <w:pPr>
        <w:jc w:val="center"/>
        <w:rPr>
          <w:bCs/>
          <w:lang w:eastAsia="en-US"/>
        </w:rPr>
      </w:pPr>
    </w:p>
    <w:p w:rsidR="00183E8E" w:rsidRPr="00BF46C4" w:rsidRDefault="00183E8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183E8E" w:rsidRPr="00BF46C4" w:rsidTr="006A0271">
        <w:trPr>
          <w:jc w:val="center"/>
        </w:trPr>
        <w:tc>
          <w:tcPr>
            <w:tcW w:w="1390"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10"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Отлично</w:t>
            </w:r>
          </w:p>
        </w:tc>
        <w:tc>
          <w:tcPr>
            <w:tcW w:w="3610" w:type="pct"/>
          </w:tcPr>
          <w:p w:rsidR="00183E8E" w:rsidRPr="00BF46C4" w:rsidRDefault="00183E8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Хорошо</w:t>
            </w:r>
          </w:p>
        </w:tc>
        <w:tc>
          <w:tcPr>
            <w:tcW w:w="3610" w:type="pct"/>
          </w:tcPr>
          <w:p w:rsidR="00183E8E" w:rsidRPr="00BF46C4" w:rsidRDefault="00183E8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Удовлетворительно</w:t>
            </w:r>
          </w:p>
        </w:tc>
        <w:tc>
          <w:tcPr>
            <w:tcW w:w="3610" w:type="pct"/>
          </w:tcPr>
          <w:p w:rsidR="00183E8E" w:rsidRPr="00BF46C4" w:rsidRDefault="00183E8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Неудовлетворительно</w:t>
            </w:r>
          </w:p>
        </w:tc>
        <w:tc>
          <w:tcPr>
            <w:tcW w:w="3610" w:type="pct"/>
          </w:tcPr>
          <w:p w:rsidR="00183E8E" w:rsidRPr="00BF46C4" w:rsidRDefault="00183E8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3E8E" w:rsidRPr="00DC11F5" w:rsidRDefault="00183E8E" w:rsidP="00FC3B95">
      <w:pPr>
        <w:ind w:left="360"/>
        <w:jc w:val="both"/>
        <w:rPr>
          <w:b/>
        </w:rPr>
      </w:pPr>
    </w:p>
    <w:p w:rsidR="00183E8E" w:rsidRPr="00DC11F5" w:rsidRDefault="00183E8E"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3E8E" w:rsidRDefault="00183E8E" w:rsidP="00BB791C">
      <w:pPr>
        <w:pStyle w:val="ListParagraph"/>
        <w:rPr>
          <w:b/>
        </w:rPr>
      </w:pPr>
    </w:p>
    <w:p w:rsidR="00183E8E" w:rsidRPr="00DC11F5" w:rsidRDefault="00183E8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r w:rsidRPr="008A7E41">
        <w:rPr>
          <w:b/>
        </w:rPr>
        <w:t>Тест</w:t>
      </w:r>
    </w:p>
    <w:p w:rsidR="00183E8E" w:rsidRPr="00D9610F" w:rsidRDefault="00183E8E" w:rsidP="00D9610F">
      <w:pPr>
        <w:ind w:left="1080" w:hanging="360"/>
      </w:pPr>
      <w:r w:rsidRPr="00D9610F">
        <w:t>1. В рыночной экономике выгоду от эффективного маркетинга получают:</w:t>
      </w:r>
    </w:p>
    <w:p w:rsidR="00183E8E" w:rsidRPr="00D9610F" w:rsidRDefault="00183E8E" w:rsidP="00D9610F">
      <w:r w:rsidRPr="00D9610F">
        <w:t xml:space="preserve">                    А) общество в целом;</w:t>
      </w:r>
    </w:p>
    <w:p w:rsidR="00183E8E" w:rsidRPr="00D9610F" w:rsidRDefault="00183E8E" w:rsidP="00D9610F">
      <w:r w:rsidRPr="00D9610F">
        <w:t xml:space="preserve">                    В) организации-производители товаров; </w:t>
      </w:r>
    </w:p>
    <w:p w:rsidR="00183E8E" w:rsidRPr="00D9610F" w:rsidRDefault="00183E8E" w:rsidP="00D9610F">
      <w:r w:rsidRPr="00D9610F">
        <w:t xml:space="preserve">                    С) потребители, совершающие покупки;</w:t>
      </w:r>
    </w:p>
    <w:p w:rsidR="00183E8E" w:rsidRPr="00D9610F" w:rsidRDefault="00183E8E" w:rsidP="00D9610F">
      <w:r w:rsidRPr="00D9610F">
        <w:rPr>
          <w:lang w:val="en-US"/>
        </w:rPr>
        <w:t>D</w:t>
      </w:r>
      <w:r w:rsidRPr="00D9610F">
        <w:t xml:space="preserve">)   все позиции верны. </w:t>
      </w:r>
    </w:p>
    <w:p w:rsidR="00183E8E" w:rsidRPr="00D9610F" w:rsidRDefault="00183E8E" w:rsidP="00D9610F">
      <w:pPr>
        <w:ind w:left="1620" w:hanging="900"/>
        <w:jc w:val="both"/>
      </w:pPr>
    </w:p>
    <w:p w:rsidR="00183E8E" w:rsidRPr="00D9610F" w:rsidRDefault="00183E8E" w:rsidP="00D9610F">
      <w:pPr>
        <w:tabs>
          <w:tab w:val="left" w:pos="720"/>
        </w:tabs>
        <w:ind w:left="780"/>
      </w:pPr>
      <w:r w:rsidRPr="00D9610F">
        <w:t>2. Установите соответствиеназвания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5918"/>
      </w:tblGrid>
      <w:tr w:rsidR="00183E8E" w:rsidRPr="00D9610F" w:rsidTr="00601C64">
        <w:tc>
          <w:tcPr>
            <w:tcW w:w="3544" w:type="dxa"/>
          </w:tcPr>
          <w:p w:rsidR="00183E8E" w:rsidRPr="00D9610F" w:rsidRDefault="00183E8E" w:rsidP="00D9610F">
            <w:pPr>
              <w:tabs>
                <w:tab w:val="left" w:pos="432"/>
              </w:tabs>
              <w:ind w:left="432" w:hanging="252"/>
            </w:pPr>
            <w:r w:rsidRPr="00D9610F">
              <w:t>1. Сбытовая функция</w:t>
            </w:r>
          </w:p>
        </w:tc>
        <w:tc>
          <w:tcPr>
            <w:tcW w:w="5918" w:type="dxa"/>
          </w:tcPr>
          <w:p w:rsidR="00183E8E" w:rsidRPr="00D9610F" w:rsidRDefault="00183E8E" w:rsidP="00D9610F">
            <w:pPr>
              <w:jc w:val="both"/>
              <w:rPr>
                <w:color w:val="000000"/>
              </w:rPr>
            </w:pPr>
            <w:r w:rsidRPr="00D9610F">
              <w:rPr>
                <w:color w:val="000000"/>
              </w:rPr>
              <w:t>1.Изучение внешней и внутренней среды предприятия</w:t>
            </w:r>
          </w:p>
          <w:p w:rsidR="00183E8E" w:rsidRPr="00D9610F" w:rsidRDefault="00183E8E" w:rsidP="00D9610F">
            <w:pPr>
              <w:tabs>
                <w:tab w:val="left" w:pos="0"/>
              </w:tabs>
              <w:ind w:left="75"/>
            </w:pPr>
          </w:p>
        </w:tc>
      </w:tr>
      <w:tr w:rsidR="00183E8E" w:rsidRPr="00D9610F" w:rsidTr="00601C64">
        <w:trPr>
          <w:trHeight w:val="615"/>
        </w:trPr>
        <w:tc>
          <w:tcPr>
            <w:tcW w:w="3544" w:type="dxa"/>
          </w:tcPr>
          <w:p w:rsidR="00183E8E" w:rsidRPr="00D9610F" w:rsidRDefault="00183E8E" w:rsidP="006070DC">
            <w:pPr>
              <w:numPr>
                <w:ilvl w:val="1"/>
                <w:numId w:val="19"/>
              </w:numPr>
              <w:tabs>
                <w:tab w:val="num" w:pos="432"/>
                <w:tab w:val="left" w:pos="720"/>
              </w:tabs>
              <w:ind w:left="432" w:hanging="252"/>
            </w:pPr>
            <w:r w:rsidRPr="00D9610F">
              <w:t>Аналитическая</w:t>
            </w:r>
          </w:p>
        </w:tc>
        <w:tc>
          <w:tcPr>
            <w:tcW w:w="5918" w:type="dxa"/>
          </w:tcPr>
          <w:p w:rsidR="00183E8E" w:rsidRPr="00D9610F" w:rsidRDefault="00183E8E"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183E8E" w:rsidRPr="00D9610F" w:rsidTr="00601C64">
        <w:tc>
          <w:tcPr>
            <w:tcW w:w="3544" w:type="dxa"/>
          </w:tcPr>
          <w:p w:rsidR="00183E8E" w:rsidRPr="00D9610F" w:rsidRDefault="00183E8E" w:rsidP="00D9610F">
            <w:pPr>
              <w:tabs>
                <w:tab w:val="left" w:pos="72"/>
              </w:tabs>
              <w:ind w:left="432" w:hanging="252"/>
            </w:pPr>
            <w:r w:rsidRPr="00D9610F">
              <w:t xml:space="preserve">3. Функция управления и контроля </w:t>
            </w:r>
          </w:p>
        </w:tc>
        <w:tc>
          <w:tcPr>
            <w:tcW w:w="5918" w:type="dxa"/>
          </w:tcPr>
          <w:p w:rsidR="00183E8E" w:rsidRPr="00D9610F" w:rsidRDefault="00183E8E"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183E8E" w:rsidRPr="00D9610F" w:rsidTr="00601C64">
        <w:tc>
          <w:tcPr>
            <w:tcW w:w="3544" w:type="dxa"/>
          </w:tcPr>
          <w:p w:rsidR="00183E8E" w:rsidRPr="00D9610F" w:rsidRDefault="00183E8E" w:rsidP="00D9610F">
            <w:pPr>
              <w:tabs>
                <w:tab w:val="left" w:pos="72"/>
              </w:tabs>
              <w:ind w:left="432" w:hanging="252"/>
            </w:pPr>
            <w:r w:rsidRPr="00D9610F">
              <w:t>4. Продуктово-производственная функция</w:t>
            </w:r>
          </w:p>
        </w:tc>
        <w:tc>
          <w:tcPr>
            <w:tcW w:w="5918" w:type="dxa"/>
          </w:tcPr>
          <w:p w:rsidR="00183E8E" w:rsidRPr="00D9610F" w:rsidRDefault="00183E8E" w:rsidP="00D9610F">
            <w:pPr>
              <w:jc w:val="both"/>
              <w:rPr>
                <w:color w:val="000000"/>
              </w:rPr>
            </w:pPr>
            <w:r w:rsidRPr="00D9610F">
              <w:t>4.Создание товаров, соответствующих требованиям и ожиданиям потребителей</w:t>
            </w:r>
          </w:p>
        </w:tc>
      </w:tr>
    </w:tbl>
    <w:p w:rsidR="00183E8E" w:rsidRPr="00D9610F" w:rsidRDefault="00183E8E" w:rsidP="00D9610F">
      <w:pPr>
        <w:tabs>
          <w:tab w:val="left" w:pos="720"/>
        </w:tabs>
        <w:ind w:left="780"/>
      </w:pPr>
    </w:p>
    <w:p w:rsidR="00183E8E" w:rsidRPr="00D9610F" w:rsidRDefault="00183E8E" w:rsidP="00D9610F">
      <w:pPr>
        <w:ind w:left="360"/>
        <w:jc w:val="both"/>
      </w:pPr>
      <w:r w:rsidRPr="00D9610F">
        <w:t>3.Максимальная потребительская полезность - это</w:t>
      </w:r>
    </w:p>
    <w:p w:rsidR="00183E8E" w:rsidRPr="00D9610F" w:rsidRDefault="00183E8E" w:rsidP="00D9610F">
      <w:pPr>
        <w:ind w:left="1800" w:hanging="540"/>
        <w:jc w:val="both"/>
      </w:pPr>
      <w:r w:rsidRPr="00D9610F">
        <w:t>А) количество выгод, полученных от покупки товара;</w:t>
      </w:r>
    </w:p>
    <w:p w:rsidR="00183E8E" w:rsidRPr="00D9610F" w:rsidRDefault="00183E8E" w:rsidP="00D9610F">
      <w:pPr>
        <w:ind w:left="1800" w:hanging="540"/>
        <w:jc w:val="both"/>
      </w:pPr>
      <w:r w:rsidRPr="00D9610F">
        <w:t>В) разность всех выгод, вознаграждений от обмена и всех затрат на их получение;</w:t>
      </w:r>
    </w:p>
    <w:p w:rsidR="00183E8E" w:rsidRPr="00D9610F" w:rsidRDefault="00183E8E" w:rsidP="00D9610F">
      <w:pPr>
        <w:ind w:left="1800" w:hanging="540"/>
        <w:jc w:val="both"/>
      </w:pPr>
      <w:r w:rsidRPr="00D9610F">
        <w:t>С) разница между самой большой выгодой и самой малозначительной.</w:t>
      </w:r>
    </w:p>
    <w:p w:rsidR="00183E8E" w:rsidRPr="00D9610F" w:rsidRDefault="00183E8E" w:rsidP="00D9610F">
      <w:pPr>
        <w:ind w:left="1440"/>
        <w:jc w:val="both"/>
      </w:pPr>
    </w:p>
    <w:p w:rsidR="00183E8E" w:rsidRPr="00D9610F" w:rsidRDefault="00183E8E" w:rsidP="00D9610F">
      <w:pPr>
        <w:rPr>
          <w:b/>
        </w:rPr>
      </w:pPr>
      <w:r w:rsidRPr="00D9610F">
        <w:t xml:space="preserve">      4. Установите соответствиерыночной концепции и факторов, ее определяющих:</w:t>
      </w:r>
    </w:p>
    <w:p w:rsidR="00183E8E" w:rsidRPr="00D9610F" w:rsidRDefault="00183E8E"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6095"/>
      </w:tblGrid>
      <w:tr w:rsidR="00183E8E" w:rsidRPr="00D9610F" w:rsidTr="00601C64">
        <w:tc>
          <w:tcPr>
            <w:tcW w:w="3686" w:type="dxa"/>
          </w:tcPr>
          <w:p w:rsidR="00183E8E" w:rsidRPr="00D9610F" w:rsidRDefault="00183E8E"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183E8E" w:rsidRPr="00D9610F" w:rsidRDefault="00183E8E"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183E8E" w:rsidRPr="00D9610F" w:rsidTr="00601C64">
        <w:trPr>
          <w:trHeight w:val="878"/>
        </w:trPr>
        <w:tc>
          <w:tcPr>
            <w:tcW w:w="3686" w:type="dxa"/>
          </w:tcPr>
          <w:p w:rsidR="00183E8E" w:rsidRPr="00D9610F" w:rsidRDefault="00183E8E" w:rsidP="00D9610F">
            <w:r w:rsidRPr="00D9610F">
              <w:t xml:space="preserve">    2.Концепция совершенствования товара</w:t>
            </w:r>
          </w:p>
        </w:tc>
        <w:tc>
          <w:tcPr>
            <w:tcW w:w="6095" w:type="dxa"/>
          </w:tcPr>
          <w:p w:rsidR="00183E8E" w:rsidRPr="00D9610F" w:rsidRDefault="00183E8E" w:rsidP="00D9610F">
            <w:pPr>
              <w:jc w:val="both"/>
            </w:pPr>
            <w:r w:rsidRPr="00D9610F">
              <w:t>2.Предложение превышает спрос.  Отсутствие дефицита товара. Агрессивная рекламная политика.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183E8E" w:rsidRPr="00D9610F" w:rsidRDefault="00183E8E"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4. </w:t>
            </w:r>
            <w:r w:rsidRPr="00D9610F">
              <w:rPr>
                <w:bCs/>
              </w:rPr>
              <w:t>Концепция маркетинга</w:t>
            </w:r>
          </w:p>
        </w:tc>
        <w:tc>
          <w:tcPr>
            <w:tcW w:w="6095" w:type="dxa"/>
          </w:tcPr>
          <w:p w:rsidR="00183E8E" w:rsidRPr="00D9610F" w:rsidRDefault="00183E8E"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183E8E" w:rsidRPr="00D9610F" w:rsidTr="00601C64">
        <w:tc>
          <w:tcPr>
            <w:tcW w:w="3686" w:type="dxa"/>
          </w:tcPr>
          <w:p w:rsidR="00183E8E" w:rsidRPr="00D9610F" w:rsidRDefault="00183E8E" w:rsidP="00D9610F">
            <w:pPr>
              <w:tabs>
                <w:tab w:val="left" w:pos="72"/>
              </w:tabs>
              <w:ind w:left="432" w:hanging="252"/>
            </w:pPr>
            <w:r w:rsidRPr="00D9610F">
              <w:t>5. Концепция социально ответственного маркетинга</w:t>
            </w:r>
          </w:p>
        </w:tc>
        <w:tc>
          <w:tcPr>
            <w:tcW w:w="6095" w:type="dxa"/>
          </w:tcPr>
          <w:p w:rsidR="00183E8E" w:rsidRPr="00D9610F" w:rsidRDefault="00183E8E"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183E8E" w:rsidRPr="00D9610F" w:rsidRDefault="00183E8E" w:rsidP="00D9610F">
      <w:pPr>
        <w:ind w:left="360"/>
      </w:pPr>
    </w:p>
    <w:p w:rsidR="00183E8E" w:rsidRPr="00D9610F" w:rsidRDefault="00183E8E"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183E8E" w:rsidRPr="00D9610F" w:rsidRDefault="00183E8E" w:rsidP="00D9610F">
      <w:pPr>
        <w:ind w:left="360"/>
      </w:pPr>
    </w:p>
    <w:p w:rsidR="00183E8E" w:rsidRPr="00D9610F" w:rsidRDefault="00183E8E" w:rsidP="006070DC">
      <w:pPr>
        <w:numPr>
          <w:ilvl w:val="0"/>
          <w:numId w:val="20"/>
        </w:numPr>
      </w:pPr>
      <w:r w:rsidRPr="00D9610F">
        <w:t>Правильно ли утверждение, что маркетинг создает искусственные потребности:</w:t>
      </w:r>
    </w:p>
    <w:p w:rsidR="00183E8E" w:rsidRPr="00D9610F" w:rsidRDefault="00183E8E"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183E8E" w:rsidRPr="00D9610F" w:rsidRDefault="00183E8E" w:rsidP="00D9610F">
      <w:r w:rsidRPr="00D9610F">
        <w:t xml:space="preserve">                   В) нет, т.к.  потребности первичны, а маркетинг вторичен; </w:t>
      </w:r>
    </w:p>
    <w:p w:rsidR="00183E8E" w:rsidRPr="00D9610F" w:rsidRDefault="00183E8E" w:rsidP="00D9610F">
      <w:r w:rsidRPr="00D9610F">
        <w:t xml:space="preserve">                   С) да, т.к. маркетинг носит агрессивный характер</w:t>
      </w:r>
    </w:p>
    <w:p w:rsidR="00183E8E" w:rsidRPr="00D9610F" w:rsidRDefault="00183E8E" w:rsidP="00D9610F"/>
    <w:p w:rsidR="00183E8E" w:rsidRPr="00D9610F" w:rsidRDefault="00183E8E"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183E8E" w:rsidRPr="00D9610F" w:rsidRDefault="00183E8E" w:rsidP="00D9610F">
      <w:pPr>
        <w:ind w:left="1416" w:hanging="360"/>
      </w:pPr>
      <w:r w:rsidRPr="00D9610F">
        <w:t xml:space="preserve">  А) SWOT-анализ;</w:t>
      </w:r>
    </w:p>
    <w:p w:rsidR="00183E8E" w:rsidRPr="00D9610F" w:rsidRDefault="00183E8E" w:rsidP="00D9610F">
      <w:r w:rsidRPr="00D9610F">
        <w:t xml:space="preserve">                   В) комплекс маркетинга; </w:t>
      </w:r>
    </w:p>
    <w:p w:rsidR="00183E8E" w:rsidRPr="00D9610F" w:rsidRDefault="00183E8E" w:rsidP="00D9610F">
      <w:r w:rsidRPr="00D9610F">
        <w:t xml:space="preserve">                   С) сегментация</w:t>
      </w:r>
    </w:p>
    <w:p w:rsidR="00183E8E" w:rsidRPr="00D9610F" w:rsidRDefault="00183E8E" w:rsidP="00D9610F"/>
    <w:p w:rsidR="00183E8E" w:rsidRPr="00D9610F" w:rsidRDefault="00183E8E" w:rsidP="006070DC">
      <w:pPr>
        <w:numPr>
          <w:ilvl w:val="0"/>
          <w:numId w:val="20"/>
        </w:numPr>
      </w:pPr>
      <w:r w:rsidRPr="00D9610F">
        <w:t>Классический комплекс маркетинга:</w:t>
      </w:r>
    </w:p>
    <w:p w:rsidR="00183E8E" w:rsidRPr="00D9610F" w:rsidRDefault="00183E8E" w:rsidP="00D9610F">
      <w:pPr>
        <w:ind w:left="1416" w:hanging="360"/>
        <w:rPr>
          <w:lang w:val="en-US"/>
        </w:rPr>
      </w:pPr>
      <w:r w:rsidRPr="00D9610F">
        <w:t>А</w:t>
      </w:r>
      <w:r w:rsidRPr="00D9610F">
        <w:rPr>
          <w:lang w:val="en-US"/>
        </w:rPr>
        <w:t>) product, place, promotion, people;</w:t>
      </w:r>
    </w:p>
    <w:p w:rsidR="00183E8E" w:rsidRPr="00D9610F" w:rsidRDefault="00183E8E" w:rsidP="00D9610F">
      <w:pPr>
        <w:rPr>
          <w:lang w:val="en-US"/>
        </w:rPr>
      </w:pPr>
      <w:r w:rsidRPr="00D9610F">
        <w:t>В</w:t>
      </w:r>
      <w:r w:rsidRPr="00D9610F">
        <w:rPr>
          <w:lang w:val="en-US"/>
        </w:rPr>
        <w:t xml:space="preserve">) price, place, promotion, personnel, package; </w:t>
      </w:r>
    </w:p>
    <w:p w:rsidR="00183E8E" w:rsidRPr="00D9610F" w:rsidRDefault="00183E8E" w:rsidP="00D9610F">
      <w:pPr>
        <w:rPr>
          <w:lang w:val="en-US"/>
        </w:rPr>
      </w:pPr>
      <w:r w:rsidRPr="00D9610F">
        <w:t>С</w:t>
      </w:r>
      <w:r w:rsidRPr="00D9610F">
        <w:rPr>
          <w:lang w:val="en-US"/>
        </w:rPr>
        <w:t>) product, price, place, promotion;</w:t>
      </w:r>
    </w:p>
    <w:p w:rsidR="00183E8E" w:rsidRPr="00D9610F" w:rsidRDefault="00183E8E" w:rsidP="00D9610F">
      <w:pPr>
        <w:rPr>
          <w:lang w:val="en-US"/>
        </w:rPr>
      </w:pPr>
    </w:p>
    <w:p w:rsidR="00183E8E" w:rsidRPr="00D9610F" w:rsidRDefault="00183E8E"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183E8E" w:rsidRPr="00D9610F" w:rsidRDefault="00183E8E"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183E8E" w:rsidRPr="00D9610F" w:rsidRDefault="00183E8E" w:rsidP="00D9610F">
      <w:r w:rsidRPr="00D9610F">
        <w:t>В) неверно.</w:t>
      </w:r>
    </w:p>
    <w:p w:rsidR="00183E8E" w:rsidRPr="00D9610F" w:rsidRDefault="00183E8E" w:rsidP="00D9610F"/>
    <w:p w:rsidR="00183E8E" w:rsidRPr="00D9610F" w:rsidRDefault="00183E8E" w:rsidP="006070DC">
      <w:pPr>
        <w:numPr>
          <w:ilvl w:val="0"/>
          <w:numId w:val="20"/>
        </w:numPr>
      </w:pPr>
      <w:r w:rsidRPr="00D9610F">
        <w:t xml:space="preserve">Концепция совершенствования производства ориентирована на потребителя. </w:t>
      </w:r>
    </w:p>
    <w:p w:rsidR="00183E8E" w:rsidRPr="00D9610F" w:rsidRDefault="00183E8E" w:rsidP="00D9610F">
      <w:pPr>
        <w:ind w:left="1416" w:hanging="360"/>
        <w:rPr>
          <w:lang w:val="en-US"/>
        </w:rPr>
      </w:pPr>
      <w:r w:rsidRPr="00D9610F">
        <w:t xml:space="preserve">  А</w:t>
      </w:r>
      <w:r w:rsidRPr="00D9610F">
        <w:rPr>
          <w:lang w:val="en-US"/>
        </w:rPr>
        <w:t>) да;</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183E8E" w:rsidRPr="00D9610F" w:rsidRDefault="00183E8E" w:rsidP="00D9610F">
      <w:pPr>
        <w:ind w:left="1416" w:hanging="360"/>
        <w:rPr>
          <w:lang w:val="en-US"/>
        </w:rPr>
      </w:pPr>
      <w:r w:rsidRPr="00D9610F">
        <w:t>А</w:t>
      </w:r>
      <w:r w:rsidRPr="00D9610F">
        <w:rPr>
          <w:lang w:val="en-US"/>
        </w:rPr>
        <w:t>) да;</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Формирование способов распространения товаров входит в задачи маркетинга. </w:t>
      </w:r>
    </w:p>
    <w:p w:rsidR="00183E8E" w:rsidRPr="00D9610F" w:rsidRDefault="00183E8E" w:rsidP="00D9610F">
      <w:pPr>
        <w:ind w:left="1416" w:hanging="360"/>
      </w:pPr>
      <w:r w:rsidRPr="00D9610F">
        <w:t>А) да;</w:t>
      </w:r>
    </w:p>
    <w:p w:rsidR="00183E8E" w:rsidRPr="00D9610F" w:rsidRDefault="00183E8E" w:rsidP="00D9610F">
      <w:r w:rsidRPr="00D9610F">
        <w:t xml:space="preserve">                    В) нет.</w:t>
      </w:r>
    </w:p>
    <w:p w:rsidR="00183E8E" w:rsidRPr="00D9610F" w:rsidRDefault="00183E8E" w:rsidP="00D9610F">
      <w:pPr>
        <w:ind w:left="1080" w:hanging="360"/>
      </w:pPr>
    </w:p>
    <w:p w:rsidR="00183E8E" w:rsidRPr="00D9610F" w:rsidRDefault="00183E8E" w:rsidP="00D9610F">
      <w:pPr>
        <w:ind w:left="360"/>
      </w:pPr>
      <w:r w:rsidRPr="00D9610F">
        <w:t xml:space="preserve">13. Стратегический маркетинг реализует функцию сбыта товара </w:t>
      </w:r>
    </w:p>
    <w:p w:rsidR="00183E8E" w:rsidRPr="00D9610F" w:rsidRDefault="00183E8E" w:rsidP="00D9610F">
      <w:pPr>
        <w:ind w:left="1416" w:hanging="360"/>
      </w:pPr>
      <w:r w:rsidRPr="00D9610F">
        <w:t>А) ответ верный;</w:t>
      </w:r>
    </w:p>
    <w:p w:rsidR="00183E8E" w:rsidRPr="00D9610F" w:rsidRDefault="00183E8E" w:rsidP="00D9610F">
      <w:r w:rsidRPr="00D9610F">
        <w:t xml:space="preserve"> В) ответ неверный.</w:t>
      </w:r>
    </w:p>
    <w:p w:rsidR="00183E8E" w:rsidRPr="00D9610F" w:rsidRDefault="00183E8E" w:rsidP="00D9610F">
      <w:pPr>
        <w:ind w:left="1080" w:hanging="360"/>
      </w:pPr>
    </w:p>
    <w:p w:rsidR="00183E8E" w:rsidRPr="00D9610F" w:rsidRDefault="00183E8E" w:rsidP="00D9610F">
      <w:pPr>
        <w:tabs>
          <w:tab w:val="left" w:pos="720"/>
        </w:tabs>
        <w:rPr>
          <w:b/>
        </w:rPr>
      </w:pPr>
      <w:r w:rsidRPr="00D9610F">
        <w:t xml:space="preserve">      14. Установите соответствие:</w:t>
      </w:r>
    </w:p>
    <w:p w:rsidR="00183E8E" w:rsidRPr="00D9610F" w:rsidRDefault="00183E8E"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634"/>
      </w:tblGrid>
      <w:tr w:rsidR="00183E8E" w:rsidRPr="00D9610F" w:rsidTr="00601C64">
        <w:tc>
          <w:tcPr>
            <w:tcW w:w="3828" w:type="dxa"/>
          </w:tcPr>
          <w:p w:rsidR="00183E8E" w:rsidRPr="00D9610F" w:rsidRDefault="00183E8E" w:rsidP="00D9610F">
            <w:pPr>
              <w:tabs>
                <w:tab w:val="left" w:pos="432"/>
              </w:tabs>
              <w:ind w:left="432" w:hanging="252"/>
            </w:pPr>
            <w:r w:rsidRPr="00D9610F">
              <w:t>1. Оптовая цена предприятия =</w:t>
            </w:r>
          </w:p>
        </w:tc>
        <w:tc>
          <w:tcPr>
            <w:tcW w:w="5634" w:type="dxa"/>
          </w:tcPr>
          <w:p w:rsidR="00183E8E" w:rsidRPr="00D9610F" w:rsidRDefault="00183E8E" w:rsidP="00D9610F">
            <w:pPr>
              <w:tabs>
                <w:tab w:val="left" w:pos="0"/>
              </w:tabs>
              <w:ind w:left="75"/>
            </w:pPr>
            <w:r w:rsidRPr="00D9610F">
              <w:t>себестоимость + прибыль + НДС</w:t>
            </w:r>
          </w:p>
        </w:tc>
      </w:tr>
      <w:tr w:rsidR="00183E8E" w:rsidRPr="00D9610F" w:rsidTr="00601C64">
        <w:trPr>
          <w:trHeight w:val="615"/>
        </w:trPr>
        <w:tc>
          <w:tcPr>
            <w:tcW w:w="3828" w:type="dxa"/>
          </w:tcPr>
          <w:p w:rsidR="00183E8E" w:rsidRPr="00D9610F" w:rsidRDefault="00183E8E" w:rsidP="00D9610F">
            <w:r w:rsidRPr="00D9610F">
              <w:t xml:space="preserve">   2. Отпускная цена предприятия = </w:t>
            </w:r>
          </w:p>
        </w:tc>
        <w:tc>
          <w:tcPr>
            <w:tcW w:w="5634" w:type="dxa"/>
          </w:tcPr>
          <w:p w:rsidR="00183E8E" w:rsidRPr="00D9610F" w:rsidRDefault="00183E8E" w:rsidP="00D9610F">
            <w:pPr>
              <w:jc w:val="both"/>
            </w:pPr>
            <w:r w:rsidRPr="00D9610F">
              <w:rPr>
                <w:color w:val="000000"/>
              </w:rPr>
              <w:t>себестоимость + прибыль</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3. Отпускная цена посредника = </w:t>
            </w:r>
          </w:p>
        </w:tc>
        <w:tc>
          <w:tcPr>
            <w:tcW w:w="5634" w:type="dxa"/>
          </w:tcPr>
          <w:p w:rsidR="00183E8E" w:rsidRPr="00D9610F" w:rsidRDefault="00183E8E" w:rsidP="00D9610F">
            <w:pPr>
              <w:jc w:val="both"/>
            </w:pPr>
            <w:r w:rsidRPr="00D9610F">
              <w:t>оптовая цена предприятия + наценка посредников + НДС + торговая надбавка</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4. Розничная цена = </w:t>
            </w:r>
          </w:p>
        </w:tc>
        <w:tc>
          <w:tcPr>
            <w:tcW w:w="5634" w:type="dxa"/>
          </w:tcPr>
          <w:p w:rsidR="00183E8E" w:rsidRPr="00D9610F" w:rsidRDefault="00183E8E" w:rsidP="00D9610F">
            <w:pPr>
              <w:jc w:val="both"/>
              <w:rPr>
                <w:color w:val="000000"/>
              </w:rPr>
            </w:pPr>
            <w:r w:rsidRPr="00D9610F">
              <w:t>отпускная цена предприятия + наценка посредников</w:t>
            </w:r>
          </w:p>
        </w:tc>
      </w:tr>
    </w:tbl>
    <w:p w:rsidR="00183E8E" w:rsidRPr="00D9610F" w:rsidRDefault="00183E8E" w:rsidP="00D9610F">
      <w:pPr>
        <w:ind w:left="360"/>
      </w:pPr>
    </w:p>
    <w:p w:rsidR="00183E8E" w:rsidRPr="00D9610F" w:rsidRDefault="00183E8E"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183E8E" w:rsidRPr="00D9610F" w:rsidRDefault="00183E8E" w:rsidP="00D9610F">
      <w:pPr>
        <w:ind w:left="360"/>
      </w:pPr>
    </w:p>
    <w:p w:rsidR="00183E8E" w:rsidRPr="00D9610F" w:rsidRDefault="00183E8E" w:rsidP="00D9610F">
      <w:pPr>
        <w:ind w:left="360"/>
      </w:pPr>
      <w:r w:rsidRPr="00D9610F">
        <w:t>16. Цена на товар определяется на основе всех издержек плюс определенный фиксированный процент прибыли.</w:t>
      </w:r>
    </w:p>
    <w:p w:rsidR="00183E8E" w:rsidRPr="00D9610F" w:rsidRDefault="00183E8E" w:rsidP="00D9610F">
      <w:pPr>
        <w:ind w:left="1416" w:hanging="360"/>
      </w:pPr>
      <w:r w:rsidRPr="00D9610F">
        <w:t xml:space="preserve"> А) параметрический метод;</w:t>
      </w:r>
    </w:p>
    <w:p w:rsidR="00183E8E" w:rsidRPr="00D9610F" w:rsidRDefault="00183E8E" w:rsidP="00D9610F">
      <w:r w:rsidRPr="00D9610F">
        <w:t xml:space="preserve">                   В) агрегатный метод; </w:t>
      </w:r>
    </w:p>
    <w:p w:rsidR="00183E8E" w:rsidRPr="00D9610F" w:rsidRDefault="00183E8E" w:rsidP="00D9610F">
      <w:r w:rsidRPr="00D9610F">
        <w:t>С) затратный метод.</w:t>
      </w:r>
    </w:p>
    <w:p w:rsidR="00183E8E" w:rsidRPr="00D9610F" w:rsidRDefault="00183E8E" w:rsidP="00D9610F"/>
    <w:p w:rsidR="00183E8E" w:rsidRPr="00D9610F" w:rsidRDefault="00183E8E" w:rsidP="00D9610F">
      <w:r w:rsidRPr="00D9610F">
        <w:t xml:space="preserve">      17. Снижение себестоимости продукции является методом повышения конкурентоспособности предприятия</w:t>
      </w:r>
    </w:p>
    <w:p w:rsidR="00183E8E" w:rsidRPr="00D9610F" w:rsidRDefault="00183E8E" w:rsidP="00D9610F">
      <w:pPr>
        <w:ind w:left="1416" w:hanging="360"/>
      </w:pPr>
      <w:r w:rsidRPr="00D9610F">
        <w:t xml:space="preserve"> А) утверждение верно;</w:t>
      </w:r>
    </w:p>
    <w:p w:rsidR="00183E8E" w:rsidRPr="00D9610F" w:rsidRDefault="00183E8E" w:rsidP="00D9610F">
      <w:r w:rsidRPr="00D9610F">
        <w:t xml:space="preserve">                   В) утверждение неверно.</w:t>
      </w:r>
    </w:p>
    <w:p w:rsidR="00183E8E" w:rsidRPr="00D9610F" w:rsidRDefault="00183E8E" w:rsidP="00D9610F"/>
    <w:p w:rsidR="00183E8E" w:rsidRPr="00D9610F" w:rsidRDefault="00183E8E" w:rsidP="00D9610F">
      <w:r w:rsidRPr="00D9610F">
        <w:t xml:space="preserve">      18. Матричный метод оценки конкурентоспособности не позволяет:</w:t>
      </w:r>
    </w:p>
    <w:p w:rsidR="00183E8E" w:rsidRPr="00D9610F" w:rsidRDefault="00183E8E" w:rsidP="00D9610F">
      <w:pPr>
        <w:ind w:left="1416" w:hanging="360"/>
      </w:pPr>
      <w:r w:rsidRPr="00D9610F">
        <w:t>А) разработать стратегические направления развития организации;</w:t>
      </w:r>
    </w:p>
    <w:p w:rsidR="00183E8E" w:rsidRPr="00D9610F" w:rsidRDefault="00183E8E" w:rsidP="00D9610F">
      <w:r w:rsidRPr="00D9610F">
        <w:t xml:space="preserve">                  В) выработать тактические решения для реализации выбранной стратегии; </w:t>
      </w:r>
    </w:p>
    <w:p w:rsidR="00183E8E" w:rsidRPr="00D9610F" w:rsidRDefault="00183E8E" w:rsidP="00D9610F">
      <w:r w:rsidRPr="00D9610F">
        <w:t>С) оценить положение выпускаемых товаров на рынке своего присутствия.</w:t>
      </w:r>
    </w:p>
    <w:p w:rsidR="00183E8E" w:rsidRPr="00D9610F" w:rsidRDefault="00183E8E" w:rsidP="00D9610F">
      <w:pPr>
        <w:ind w:left="360"/>
      </w:pPr>
    </w:p>
    <w:p w:rsidR="00183E8E" w:rsidRPr="00D9610F" w:rsidRDefault="00183E8E" w:rsidP="00D9610F">
      <w:r w:rsidRPr="00D9610F">
        <w:t xml:space="preserve">       19. Наблюдается эластичный спрос по цене:</w:t>
      </w:r>
    </w:p>
    <w:p w:rsidR="00183E8E" w:rsidRPr="00D9610F" w:rsidRDefault="00183E8E" w:rsidP="00D9610F">
      <w:pPr>
        <w:ind w:left="1416" w:hanging="360"/>
      </w:pPr>
      <w:r w:rsidRPr="00D9610F">
        <w:t>А) резкое возрастание количества продаж при снижении цены, общая выручка растет;</w:t>
      </w:r>
    </w:p>
    <w:p w:rsidR="00183E8E" w:rsidRPr="00D9610F" w:rsidRDefault="00183E8E" w:rsidP="00D9610F">
      <w:r w:rsidRPr="00D9610F">
        <w:t xml:space="preserve">                   В) изменение цены не оказывает влияния на спрос; </w:t>
      </w:r>
    </w:p>
    <w:p w:rsidR="00183E8E" w:rsidRPr="00D9610F" w:rsidRDefault="00183E8E" w:rsidP="00D9610F">
      <w:r w:rsidRPr="00D9610F">
        <w:t xml:space="preserve">С) снижение цены незначительно меняет объем продаж, снижение выручки. </w:t>
      </w:r>
    </w:p>
    <w:p w:rsidR="00183E8E" w:rsidRPr="00D9610F" w:rsidRDefault="00183E8E" w:rsidP="00D9610F"/>
    <w:p w:rsidR="00183E8E" w:rsidRPr="00D9610F" w:rsidRDefault="00183E8E" w:rsidP="00D9610F">
      <w:r w:rsidRPr="00D9610F">
        <w:t xml:space="preserve">        20. Жизненный цикл товара означает:                           </w:t>
      </w:r>
    </w:p>
    <w:p w:rsidR="00183E8E" w:rsidRPr="00D9610F" w:rsidRDefault="00183E8E" w:rsidP="00D9610F">
      <w:pPr>
        <w:ind w:left="1416" w:hanging="360"/>
      </w:pPr>
      <w:r w:rsidRPr="00D9610F">
        <w:t>А) время эксплуатации товара потребителем;</w:t>
      </w:r>
    </w:p>
    <w:p w:rsidR="00183E8E" w:rsidRPr="00D9610F" w:rsidRDefault="00183E8E" w:rsidP="00D9610F">
      <w:r w:rsidRPr="00D9610F">
        <w:t xml:space="preserve">                  В) время разработки и производства товара предприятием; </w:t>
      </w:r>
    </w:p>
    <w:p w:rsidR="00183E8E" w:rsidRPr="00D9610F" w:rsidRDefault="00183E8E" w:rsidP="00D9610F">
      <w:r w:rsidRPr="00D9610F">
        <w:t xml:space="preserve">                  С)продолжительность жизни товара на рынке.</w:t>
      </w:r>
    </w:p>
    <w:p w:rsidR="00183E8E" w:rsidRPr="00D9610F" w:rsidRDefault="00183E8E" w:rsidP="00D9610F"/>
    <w:p w:rsidR="00183E8E" w:rsidRDefault="00183E8E" w:rsidP="000B6283">
      <w:pPr>
        <w:autoSpaceDE w:val="0"/>
        <w:autoSpaceDN w:val="0"/>
        <w:adjustRightInd w:val="0"/>
        <w:rPr>
          <w:b/>
          <w:bCs/>
        </w:rPr>
      </w:pPr>
    </w:p>
    <w:p w:rsidR="00183E8E" w:rsidRPr="00DC11F5" w:rsidRDefault="00183E8E"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183E8E" w:rsidRDefault="00183E8E" w:rsidP="00FC3B95">
      <w:pPr>
        <w:autoSpaceDE w:val="0"/>
        <w:autoSpaceDN w:val="0"/>
        <w:adjustRightInd w:val="0"/>
        <w:jc w:val="center"/>
        <w:rPr>
          <w:b/>
          <w:bCs/>
        </w:rPr>
      </w:pPr>
    </w:p>
    <w:p w:rsidR="00183E8E" w:rsidRDefault="00183E8E" w:rsidP="00B46C02">
      <w:pPr>
        <w:autoSpaceDE w:val="0"/>
        <w:autoSpaceDN w:val="0"/>
        <w:adjustRightInd w:val="0"/>
        <w:jc w:val="both"/>
      </w:pPr>
      <w:r>
        <w:t>1.</w:t>
      </w:r>
      <w:r>
        <w:tab/>
        <w:t>Понятие, виды и цели маркетинга.</w:t>
      </w:r>
    </w:p>
    <w:p w:rsidR="00183E8E" w:rsidRDefault="00183E8E" w:rsidP="00B46C02">
      <w:pPr>
        <w:autoSpaceDE w:val="0"/>
        <w:autoSpaceDN w:val="0"/>
        <w:adjustRightInd w:val="0"/>
        <w:jc w:val="both"/>
      </w:pPr>
      <w:r>
        <w:t>2.</w:t>
      </w:r>
      <w:r>
        <w:tab/>
        <w:t>Функции маркетинга.</w:t>
      </w:r>
    </w:p>
    <w:p w:rsidR="00183E8E" w:rsidRDefault="00183E8E" w:rsidP="00B46C02">
      <w:pPr>
        <w:autoSpaceDE w:val="0"/>
        <w:autoSpaceDN w:val="0"/>
        <w:adjustRightInd w:val="0"/>
        <w:jc w:val="both"/>
      </w:pPr>
      <w:r>
        <w:t>3.</w:t>
      </w:r>
      <w:r>
        <w:tab/>
        <w:t>Задачи маркетинга в условиях российского рынка.</w:t>
      </w:r>
    </w:p>
    <w:p w:rsidR="00183E8E" w:rsidRDefault="00183E8E" w:rsidP="00B46C02">
      <w:pPr>
        <w:autoSpaceDE w:val="0"/>
        <w:autoSpaceDN w:val="0"/>
        <w:adjustRightInd w:val="0"/>
        <w:jc w:val="both"/>
      </w:pPr>
      <w:r>
        <w:t>4.</w:t>
      </w:r>
      <w:r>
        <w:tab/>
        <w:t>Основные виды маркетинга.</w:t>
      </w:r>
    </w:p>
    <w:p w:rsidR="00183E8E" w:rsidRDefault="00183E8E" w:rsidP="00B46C02">
      <w:pPr>
        <w:autoSpaceDE w:val="0"/>
        <w:autoSpaceDN w:val="0"/>
        <w:adjustRightInd w:val="0"/>
        <w:jc w:val="both"/>
      </w:pPr>
      <w:r>
        <w:t>5.</w:t>
      </w:r>
      <w:r>
        <w:tab/>
        <w:t>Основные факторы внешней микросреды функционирования фирмы.</w:t>
      </w:r>
    </w:p>
    <w:p w:rsidR="00183E8E" w:rsidRDefault="00183E8E" w:rsidP="00B46C02">
      <w:pPr>
        <w:autoSpaceDE w:val="0"/>
        <w:autoSpaceDN w:val="0"/>
        <w:adjustRightInd w:val="0"/>
        <w:jc w:val="both"/>
      </w:pPr>
      <w:r>
        <w:t>6.</w:t>
      </w:r>
      <w:r>
        <w:tab/>
        <w:t>Основные факторы макросреды функционирования фирмы.</w:t>
      </w:r>
    </w:p>
    <w:p w:rsidR="00183E8E" w:rsidRDefault="00183E8E" w:rsidP="00B46C02">
      <w:pPr>
        <w:autoSpaceDE w:val="0"/>
        <w:autoSpaceDN w:val="0"/>
        <w:adjustRightInd w:val="0"/>
        <w:jc w:val="both"/>
      </w:pPr>
      <w:r>
        <w:t>7.</w:t>
      </w:r>
      <w:r>
        <w:tab/>
        <w:t>Потребительский рынок и поведение на нем покупателей.</w:t>
      </w:r>
    </w:p>
    <w:p w:rsidR="00183E8E" w:rsidRDefault="00183E8E" w:rsidP="00B46C02">
      <w:pPr>
        <w:autoSpaceDE w:val="0"/>
        <w:autoSpaceDN w:val="0"/>
        <w:adjustRightInd w:val="0"/>
        <w:jc w:val="both"/>
      </w:pPr>
      <w:r>
        <w:t>8.</w:t>
      </w:r>
      <w:r>
        <w:tab/>
        <w:t>Факторы, влияющие на поведение покупателей.</w:t>
      </w:r>
    </w:p>
    <w:p w:rsidR="00183E8E" w:rsidRDefault="00183E8E" w:rsidP="00B46C02">
      <w:pPr>
        <w:autoSpaceDE w:val="0"/>
        <w:autoSpaceDN w:val="0"/>
        <w:adjustRightInd w:val="0"/>
        <w:jc w:val="both"/>
      </w:pPr>
      <w:r>
        <w:t>9.</w:t>
      </w:r>
      <w:r>
        <w:tab/>
        <w:t>Процесс принятия решения о покупке.</w:t>
      </w:r>
    </w:p>
    <w:p w:rsidR="00183E8E" w:rsidRDefault="00183E8E" w:rsidP="00B46C02">
      <w:pPr>
        <w:autoSpaceDE w:val="0"/>
        <w:autoSpaceDN w:val="0"/>
        <w:adjustRightInd w:val="0"/>
        <w:jc w:val="both"/>
      </w:pPr>
      <w:r>
        <w:t>10.   Особенности поведения организационных потребителей.</w:t>
      </w:r>
    </w:p>
    <w:p w:rsidR="00183E8E" w:rsidRDefault="00183E8E" w:rsidP="00B46C02">
      <w:pPr>
        <w:autoSpaceDE w:val="0"/>
        <w:autoSpaceDN w:val="0"/>
        <w:adjustRightInd w:val="0"/>
        <w:jc w:val="both"/>
      </w:pPr>
      <w:r>
        <w:t>11.     Рыночные концепции. Эволюция.</w:t>
      </w:r>
    </w:p>
    <w:p w:rsidR="00183E8E" w:rsidRDefault="00183E8E" w:rsidP="00B46C02">
      <w:pPr>
        <w:autoSpaceDE w:val="0"/>
        <w:autoSpaceDN w:val="0"/>
        <w:adjustRightInd w:val="0"/>
        <w:jc w:val="both"/>
      </w:pPr>
      <w:r>
        <w:t>12.</w:t>
      </w:r>
      <w:r>
        <w:tab/>
        <w:t>Маркетинговая информация.</w:t>
      </w:r>
    </w:p>
    <w:p w:rsidR="00183E8E" w:rsidRDefault="00183E8E" w:rsidP="00B46C02">
      <w:pPr>
        <w:autoSpaceDE w:val="0"/>
        <w:autoSpaceDN w:val="0"/>
        <w:adjustRightInd w:val="0"/>
        <w:jc w:val="both"/>
      </w:pPr>
      <w:r>
        <w:t>13.</w:t>
      </w:r>
      <w:r>
        <w:tab/>
        <w:t>Система маркетинговых исследований.</w:t>
      </w:r>
    </w:p>
    <w:p w:rsidR="00183E8E" w:rsidRDefault="00183E8E" w:rsidP="00B46C02">
      <w:pPr>
        <w:autoSpaceDE w:val="0"/>
        <w:autoSpaceDN w:val="0"/>
        <w:adjustRightInd w:val="0"/>
        <w:jc w:val="both"/>
      </w:pPr>
      <w:r>
        <w:t>14.</w:t>
      </w:r>
      <w:r>
        <w:tab/>
        <w:t>Цели маркетинговых исследований; первичная и вторичная информация.</w:t>
      </w:r>
    </w:p>
    <w:p w:rsidR="00183E8E" w:rsidRDefault="00183E8E" w:rsidP="00B46C02">
      <w:pPr>
        <w:autoSpaceDE w:val="0"/>
        <w:autoSpaceDN w:val="0"/>
        <w:adjustRightInd w:val="0"/>
        <w:jc w:val="both"/>
      </w:pPr>
      <w:r>
        <w:t>15.</w:t>
      </w:r>
      <w:r>
        <w:tab/>
        <w:t>Методы получения первичной информации.</w:t>
      </w:r>
    </w:p>
    <w:p w:rsidR="00183E8E" w:rsidRDefault="00183E8E" w:rsidP="00B46C02">
      <w:pPr>
        <w:autoSpaceDE w:val="0"/>
        <w:autoSpaceDN w:val="0"/>
        <w:adjustRightInd w:val="0"/>
        <w:jc w:val="both"/>
      </w:pPr>
      <w:r>
        <w:t>16.</w:t>
      </w:r>
      <w:r>
        <w:tab/>
        <w:t>Методы сегментирования рынка.</w:t>
      </w:r>
    </w:p>
    <w:p w:rsidR="00183E8E" w:rsidRDefault="00183E8E" w:rsidP="00B46C02">
      <w:pPr>
        <w:autoSpaceDE w:val="0"/>
        <w:autoSpaceDN w:val="0"/>
        <w:adjustRightInd w:val="0"/>
        <w:jc w:val="both"/>
      </w:pPr>
      <w:r>
        <w:t>17.</w:t>
      </w:r>
      <w:r>
        <w:tab/>
        <w:t>Комплекс маркетинга.</w:t>
      </w:r>
    </w:p>
    <w:p w:rsidR="00183E8E" w:rsidRDefault="00183E8E" w:rsidP="00B46C02">
      <w:pPr>
        <w:autoSpaceDE w:val="0"/>
        <w:autoSpaceDN w:val="0"/>
        <w:adjustRightInd w:val="0"/>
        <w:jc w:val="both"/>
      </w:pPr>
    </w:p>
    <w:p w:rsidR="00183E8E" w:rsidRPr="00DC11F5" w:rsidRDefault="00183E8E"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183E8E" w:rsidRDefault="00183E8E" w:rsidP="00B46C02">
      <w:pPr>
        <w:autoSpaceDE w:val="0"/>
        <w:autoSpaceDN w:val="0"/>
        <w:adjustRightInd w:val="0"/>
        <w:jc w:val="both"/>
      </w:pPr>
      <w:r>
        <w:t xml:space="preserve">1.   Понятие и характеристики конкурентоспособности организации. </w:t>
      </w:r>
    </w:p>
    <w:p w:rsidR="00183E8E" w:rsidRDefault="00183E8E" w:rsidP="00B46C02">
      <w:pPr>
        <w:autoSpaceDE w:val="0"/>
        <w:autoSpaceDN w:val="0"/>
        <w:adjustRightInd w:val="0"/>
        <w:jc w:val="both"/>
      </w:pPr>
      <w:r>
        <w:t>2.    Методы оценки конкурентоспособности.</w:t>
      </w:r>
    </w:p>
    <w:p w:rsidR="00183E8E" w:rsidRDefault="00183E8E" w:rsidP="00B46C02">
      <w:pPr>
        <w:autoSpaceDE w:val="0"/>
        <w:autoSpaceDN w:val="0"/>
        <w:adjustRightInd w:val="0"/>
        <w:jc w:val="both"/>
      </w:pPr>
      <w:r>
        <w:t>3.    Продуктовая концепция в маркетинге. А</w:t>
      </w:r>
    </w:p>
    <w:p w:rsidR="00183E8E" w:rsidRDefault="00183E8E" w:rsidP="00B46C02">
      <w:pPr>
        <w:autoSpaceDE w:val="0"/>
        <w:autoSpaceDN w:val="0"/>
        <w:adjustRightInd w:val="0"/>
        <w:jc w:val="both"/>
      </w:pPr>
      <w:r>
        <w:t>4.    Ассортиментная политика организации.</w:t>
      </w:r>
    </w:p>
    <w:p w:rsidR="00183E8E" w:rsidRDefault="00183E8E" w:rsidP="00B46C02">
      <w:pPr>
        <w:autoSpaceDE w:val="0"/>
        <w:autoSpaceDN w:val="0"/>
        <w:adjustRightInd w:val="0"/>
        <w:jc w:val="both"/>
      </w:pPr>
      <w:r>
        <w:t>5.    Жизненный цикл товара.</w:t>
      </w:r>
    </w:p>
    <w:p w:rsidR="00183E8E" w:rsidRDefault="00183E8E" w:rsidP="00B46C02">
      <w:pPr>
        <w:autoSpaceDE w:val="0"/>
        <w:autoSpaceDN w:val="0"/>
        <w:adjustRightInd w:val="0"/>
        <w:jc w:val="both"/>
      </w:pPr>
      <w:r>
        <w:t xml:space="preserve">6.    Стратегии ценообразования в маркетинге. </w:t>
      </w:r>
    </w:p>
    <w:p w:rsidR="00183E8E" w:rsidRDefault="00183E8E" w:rsidP="00B46C02">
      <w:pPr>
        <w:autoSpaceDE w:val="0"/>
        <w:autoSpaceDN w:val="0"/>
        <w:adjustRightInd w:val="0"/>
        <w:jc w:val="both"/>
      </w:pPr>
      <w:r>
        <w:t>7.    Система распределения товаров на рынке.</w:t>
      </w:r>
    </w:p>
    <w:p w:rsidR="00183E8E" w:rsidRDefault="00183E8E" w:rsidP="00B46C02">
      <w:pPr>
        <w:autoSpaceDE w:val="0"/>
        <w:autoSpaceDN w:val="0"/>
        <w:adjustRightInd w:val="0"/>
        <w:jc w:val="both"/>
      </w:pPr>
      <w:r>
        <w:t xml:space="preserve">8     Маркетинговые коммуникации в организации. </w:t>
      </w:r>
    </w:p>
    <w:p w:rsidR="00183E8E" w:rsidRDefault="00183E8E" w:rsidP="00A520FC">
      <w:pPr>
        <w:pStyle w:val="ListParagraph"/>
        <w:numPr>
          <w:ilvl w:val="0"/>
          <w:numId w:val="3"/>
        </w:numPr>
        <w:jc w:val="both"/>
      </w:pPr>
      <w:r>
        <w:t>Основные определения, цели и задачи, виды маркетинговых коммуникаций.</w:t>
      </w:r>
    </w:p>
    <w:p w:rsidR="00183E8E" w:rsidRDefault="00183E8E" w:rsidP="00A520FC">
      <w:pPr>
        <w:pStyle w:val="ListParagraph"/>
        <w:numPr>
          <w:ilvl w:val="0"/>
          <w:numId w:val="3"/>
        </w:numPr>
        <w:jc w:val="both"/>
      </w:pPr>
      <w:r>
        <w:t>Инструменты коммуникаций и их характеристики</w:t>
      </w:r>
    </w:p>
    <w:p w:rsidR="00183E8E" w:rsidRDefault="00183E8E" w:rsidP="00B46C02">
      <w:pPr>
        <w:autoSpaceDE w:val="0"/>
        <w:autoSpaceDN w:val="0"/>
        <w:adjustRightInd w:val="0"/>
        <w:jc w:val="both"/>
      </w:pPr>
      <w:r>
        <w:t>12.  Управление маркетинговой деятельностью.</w:t>
      </w:r>
    </w:p>
    <w:p w:rsidR="00183E8E" w:rsidRDefault="00183E8E" w:rsidP="00B46C02">
      <w:pPr>
        <w:autoSpaceDE w:val="0"/>
        <w:autoSpaceDN w:val="0"/>
        <w:adjustRightInd w:val="0"/>
        <w:jc w:val="both"/>
      </w:pPr>
      <w:r>
        <w:t>13.  Торговая (товарная) марка и упаковка товара.</w:t>
      </w:r>
    </w:p>
    <w:p w:rsidR="00183E8E" w:rsidRDefault="00183E8E"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183E8E" w:rsidRDefault="00183E8E" w:rsidP="00A520FC">
      <w:pPr>
        <w:autoSpaceDE w:val="0"/>
        <w:autoSpaceDN w:val="0"/>
        <w:adjustRightInd w:val="0"/>
        <w:jc w:val="both"/>
      </w:pPr>
      <w:r>
        <w:t xml:space="preserve">15.   </w:t>
      </w:r>
      <w:r w:rsidRPr="00A520FC">
        <w:t>Формирование спроса и стимулирование сбыта (ФОССТИС)</w:t>
      </w:r>
      <w:r>
        <w:t>.</w:t>
      </w:r>
    </w:p>
    <w:p w:rsidR="00183E8E" w:rsidRDefault="00183E8E" w:rsidP="00B46C02">
      <w:pPr>
        <w:autoSpaceDE w:val="0"/>
        <w:autoSpaceDN w:val="0"/>
        <w:adjustRightInd w:val="0"/>
        <w:jc w:val="both"/>
      </w:pPr>
      <w:r>
        <w:t xml:space="preserve">16.   Реклама. Эффективность рекламы. </w:t>
      </w:r>
    </w:p>
    <w:p w:rsidR="00183E8E" w:rsidRDefault="00183E8E" w:rsidP="00A520FC">
      <w:pPr>
        <w:autoSpaceDE w:val="0"/>
        <w:autoSpaceDN w:val="0"/>
        <w:adjustRightInd w:val="0"/>
        <w:jc w:val="both"/>
      </w:pPr>
      <w:r>
        <w:t>17.   Особенности осуществления прямого маркетинга.</w:t>
      </w:r>
    </w:p>
    <w:p w:rsidR="00183E8E" w:rsidRDefault="00183E8E" w:rsidP="00B46C02">
      <w:pPr>
        <w:autoSpaceDE w:val="0"/>
        <w:autoSpaceDN w:val="0"/>
        <w:adjustRightInd w:val="0"/>
        <w:jc w:val="both"/>
      </w:pPr>
      <w:r>
        <w:t>18.   Социально ориентированный маркетинг.</w:t>
      </w:r>
    </w:p>
    <w:p w:rsidR="00183E8E" w:rsidRDefault="00183E8E" w:rsidP="00B46C02">
      <w:pPr>
        <w:autoSpaceDE w:val="0"/>
        <w:autoSpaceDN w:val="0"/>
        <w:adjustRightInd w:val="0"/>
        <w:jc w:val="both"/>
      </w:pPr>
      <w:r>
        <w:t>19.   Особенности маркетинга услуг.</w:t>
      </w:r>
    </w:p>
    <w:p w:rsidR="00183E8E" w:rsidRDefault="00183E8E" w:rsidP="00B46C02">
      <w:pPr>
        <w:autoSpaceDE w:val="0"/>
        <w:autoSpaceDN w:val="0"/>
        <w:adjustRightInd w:val="0"/>
        <w:jc w:val="both"/>
      </w:pPr>
      <w:r>
        <w:t>20.   Концепция взаимодействия.</w:t>
      </w:r>
    </w:p>
    <w:p w:rsidR="00183E8E" w:rsidRDefault="00183E8E" w:rsidP="00B46C02">
      <w:pPr>
        <w:autoSpaceDE w:val="0"/>
        <w:autoSpaceDN w:val="0"/>
        <w:adjustRightInd w:val="0"/>
        <w:jc w:val="both"/>
      </w:pPr>
      <w:r>
        <w:t>21. Эволюция маркетинговых концепций.</w:t>
      </w:r>
    </w:p>
    <w:p w:rsidR="00183E8E" w:rsidRDefault="00183E8E" w:rsidP="00B46C02">
      <w:pPr>
        <w:autoSpaceDE w:val="0"/>
        <w:autoSpaceDN w:val="0"/>
        <w:adjustRightInd w:val="0"/>
        <w:jc w:val="both"/>
      </w:pPr>
      <w:r>
        <w:t>22. Элементы комплекса маркетинга.</w:t>
      </w:r>
    </w:p>
    <w:p w:rsidR="00183E8E" w:rsidRDefault="00183E8E" w:rsidP="00B46C02">
      <w:pPr>
        <w:autoSpaceDE w:val="0"/>
        <w:autoSpaceDN w:val="0"/>
        <w:adjustRightInd w:val="0"/>
        <w:jc w:val="both"/>
      </w:pPr>
      <w:r>
        <w:t>23. Методы исследования рынка.</w:t>
      </w:r>
    </w:p>
    <w:p w:rsidR="00183E8E" w:rsidRDefault="00183E8E" w:rsidP="00B46C02">
      <w:pPr>
        <w:autoSpaceDE w:val="0"/>
        <w:autoSpaceDN w:val="0"/>
        <w:adjustRightInd w:val="0"/>
        <w:jc w:val="both"/>
      </w:pPr>
      <w:r>
        <w:t xml:space="preserve">24. </w:t>
      </w:r>
      <w:r w:rsidRPr="00CD5C33">
        <w:t>Процесс принятия решения о покупке.</w:t>
      </w:r>
    </w:p>
    <w:p w:rsidR="00183E8E" w:rsidRDefault="00183E8E" w:rsidP="00B46C02">
      <w:pPr>
        <w:autoSpaceDE w:val="0"/>
        <w:autoSpaceDN w:val="0"/>
        <w:adjustRightInd w:val="0"/>
        <w:jc w:val="both"/>
      </w:pPr>
      <w:r>
        <w:t xml:space="preserve">25. </w:t>
      </w:r>
      <w:r w:rsidRPr="00CD5C33">
        <w:t>Методы сегментирования рынка.</w:t>
      </w:r>
    </w:p>
    <w:p w:rsidR="00183E8E" w:rsidRDefault="00183E8E"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183E8E" w:rsidRDefault="00183E8E" w:rsidP="00B46C02">
      <w:pPr>
        <w:autoSpaceDE w:val="0"/>
        <w:autoSpaceDN w:val="0"/>
        <w:adjustRightInd w:val="0"/>
        <w:jc w:val="both"/>
      </w:pPr>
      <w:r>
        <w:t>27. Маркетинговый план и его роль в формировании бизнеса.</w:t>
      </w:r>
    </w:p>
    <w:p w:rsidR="00183E8E" w:rsidRDefault="00183E8E" w:rsidP="00B46C02">
      <w:pPr>
        <w:autoSpaceDE w:val="0"/>
        <w:autoSpaceDN w:val="0"/>
        <w:adjustRightInd w:val="0"/>
        <w:jc w:val="both"/>
      </w:pPr>
      <w:r>
        <w:t>28.</w:t>
      </w:r>
      <w:r w:rsidRPr="00CD5C33">
        <w:t xml:space="preserve"> Модель покупательского поведения</w:t>
      </w:r>
      <w:r>
        <w:t>.</w:t>
      </w:r>
    </w:p>
    <w:p w:rsidR="00183E8E" w:rsidRDefault="00183E8E" w:rsidP="00CD5C33">
      <w:pPr>
        <w:autoSpaceDE w:val="0"/>
        <w:autoSpaceDN w:val="0"/>
        <w:adjustRightInd w:val="0"/>
        <w:jc w:val="both"/>
      </w:pPr>
      <w:r>
        <w:t xml:space="preserve">29. </w:t>
      </w:r>
      <w:r w:rsidRPr="00CD5C33">
        <w:t>Методы маркетинговых исследований.</w:t>
      </w:r>
    </w:p>
    <w:p w:rsidR="00183E8E" w:rsidRDefault="00183E8E" w:rsidP="00CD5C33">
      <w:pPr>
        <w:autoSpaceDE w:val="0"/>
        <w:autoSpaceDN w:val="0"/>
        <w:adjustRightInd w:val="0"/>
        <w:jc w:val="both"/>
      </w:pPr>
      <w:r>
        <w:t>30. Маркетинговые стратегии и их актуальность в современной экономике.</w:t>
      </w:r>
    </w:p>
    <w:p w:rsidR="00183E8E" w:rsidRDefault="00183E8E" w:rsidP="00CD5C33">
      <w:pPr>
        <w:autoSpaceDE w:val="0"/>
        <w:autoSpaceDN w:val="0"/>
        <w:adjustRightInd w:val="0"/>
        <w:jc w:val="both"/>
      </w:pPr>
    </w:p>
    <w:p w:rsidR="00183E8E" w:rsidRPr="00DC11F5" w:rsidRDefault="00183E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3E8E" w:rsidRDefault="00183E8E" w:rsidP="0008548E">
      <w:pPr>
        <w:jc w:val="both"/>
        <w:rPr>
          <w:i/>
        </w:rPr>
      </w:pPr>
    </w:p>
    <w:p w:rsidR="00183E8E" w:rsidRDefault="00183E8E" w:rsidP="001E638B">
      <w:pPr>
        <w:ind w:firstLine="709"/>
        <w:jc w:val="both"/>
        <w:rPr>
          <w:i/>
        </w:rPr>
      </w:pPr>
      <w:r>
        <w:rPr>
          <w:i/>
        </w:rPr>
        <w:t>Кейсы</w:t>
      </w:r>
    </w:p>
    <w:p w:rsidR="00183E8E" w:rsidRDefault="00183E8E" w:rsidP="001E638B">
      <w:pPr>
        <w:ind w:firstLine="709"/>
        <w:jc w:val="both"/>
        <w:rPr>
          <w:i/>
        </w:rPr>
      </w:pPr>
      <w:r>
        <w:rPr>
          <w:i/>
        </w:rPr>
        <w:t>Практические задания</w:t>
      </w:r>
    </w:p>
    <w:p w:rsidR="00183E8E" w:rsidRDefault="00183E8E" w:rsidP="001E638B">
      <w:pPr>
        <w:ind w:firstLine="709"/>
        <w:jc w:val="both"/>
        <w:rPr>
          <w:i/>
        </w:rPr>
      </w:pPr>
      <w:r>
        <w:rPr>
          <w:i/>
        </w:rPr>
        <w:t>Ситуационные задачи</w:t>
      </w:r>
    </w:p>
    <w:p w:rsidR="00183E8E" w:rsidRDefault="00183E8E" w:rsidP="001E638B">
      <w:pPr>
        <w:ind w:firstLine="709"/>
        <w:jc w:val="both"/>
        <w:rPr>
          <w:i/>
        </w:rPr>
      </w:pPr>
      <w:r>
        <w:rPr>
          <w:i/>
        </w:rPr>
        <w:t>Комплексные проблемно-аналитические задания и так далее</w:t>
      </w:r>
    </w:p>
    <w:p w:rsidR="00183E8E" w:rsidRPr="00BF46C4" w:rsidRDefault="00183E8E" w:rsidP="0008548E">
      <w:pPr>
        <w:jc w:val="both"/>
        <w:rPr>
          <w:i/>
        </w:rPr>
      </w:pPr>
    </w:p>
    <w:p w:rsidR="00183E8E" w:rsidRPr="00BF46C4" w:rsidRDefault="00183E8E" w:rsidP="000B6283">
      <w:pPr>
        <w:ind w:firstLine="709"/>
        <w:jc w:val="both"/>
        <w:rPr>
          <w:i/>
        </w:rPr>
      </w:pPr>
      <w:r>
        <w:rPr>
          <w:i/>
        </w:rPr>
        <w:t>Комплексное проблемно-аналитическое задание</w:t>
      </w:r>
    </w:p>
    <w:p w:rsidR="00183E8E" w:rsidRPr="00C75DEA" w:rsidRDefault="00183E8E" w:rsidP="00C75DEA">
      <w:pPr>
        <w:ind w:firstLine="709"/>
        <w:jc w:val="both"/>
        <w:outlineLvl w:val="0"/>
        <w:rPr>
          <w:color w:val="000000"/>
          <w:kern w:val="36"/>
        </w:rPr>
      </w:pPr>
      <w:r>
        <w:rPr>
          <w:color w:val="000000"/>
          <w:kern w:val="36"/>
        </w:rPr>
        <w:t xml:space="preserve">Тема: </w:t>
      </w:r>
      <w:r w:rsidRPr="00C75DEA">
        <w:rPr>
          <w:color w:val="000000"/>
          <w:kern w:val="36"/>
        </w:rPr>
        <w:t>«Организация маркетинга в строительной компании ООО «Рузский дом»</w:t>
      </w:r>
    </w:p>
    <w:p w:rsidR="00183E8E" w:rsidRPr="00C75DEA" w:rsidRDefault="00183E8E"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183E8E" w:rsidRPr="00C75DEA" w:rsidRDefault="00183E8E"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183E8E" w:rsidRPr="00C75DEA" w:rsidRDefault="00183E8E" w:rsidP="00C75DEA">
      <w:pPr>
        <w:ind w:firstLine="709"/>
        <w:jc w:val="both"/>
        <w:rPr>
          <w:color w:val="000000"/>
        </w:rPr>
      </w:pPr>
      <w:r w:rsidRPr="00C75DEA">
        <w:rPr>
          <w:color w:val="000000"/>
        </w:rPr>
        <w:t>Комбинат усиливает внимание к качеству своей продукции. В 2011г.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183E8E" w:rsidRPr="00C75DEA" w:rsidRDefault="00183E8E"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183E8E" w:rsidRPr="00C75DEA" w:rsidRDefault="00183E8E"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183E8E" w:rsidRPr="00C75DEA" w:rsidRDefault="00183E8E" w:rsidP="00C75DEA">
      <w:pPr>
        <w:ind w:firstLine="709"/>
        <w:jc w:val="both"/>
        <w:rPr>
          <w:color w:val="000000"/>
        </w:rPr>
      </w:pPr>
      <w:r w:rsidRPr="00C75DEA">
        <w:rPr>
          <w:color w:val="000000"/>
        </w:rPr>
        <w:t>Предлагаются три варианта подчиненности службы маркетинга.</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183E8E" w:rsidRPr="00C75DEA" w:rsidRDefault="00183E8E" w:rsidP="00C75DEA">
      <w:pPr>
        <w:ind w:firstLine="709"/>
        <w:jc w:val="both"/>
        <w:rPr>
          <w:i/>
          <w:color w:val="000000"/>
        </w:rPr>
      </w:pPr>
      <w:r w:rsidRPr="00C75DEA">
        <w:rPr>
          <w:bCs/>
          <w:i/>
          <w:color w:val="000000"/>
        </w:rPr>
        <w:t>Задания:</w:t>
      </w:r>
    </w:p>
    <w:p w:rsidR="00183E8E" w:rsidRPr="00C75DEA" w:rsidRDefault="00183E8E"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183E8E" w:rsidRPr="00C75DEA" w:rsidRDefault="00183E8E"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183E8E" w:rsidRPr="00C75DEA" w:rsidRDefault="00183E8E"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183E8E" w:rsidRPr="00C75DEA" w:rsidRDefault="00183E8E"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183E8E" w:rsidRPr="00C75DEA" w:rsidRDefault="00183E8E" w:rsidP="00C75DEA">
      <w:pPr>
        <w:numPr>
          <w:ilvl w:val="0"/>
          <w:numId w:val="34"/>
        </w:numPr>
        <w:ind w:left="0" w:firstLine="709"/>
        <w:jc w:val="both"/>
        <w:rPr>
          <w:color w:val="000000"/>
        </w:rPr>
      </w:pPr>
      <w:r w:rsidRPr="00C75DEA">
        <w:rPr>
          <w:color w:val="000000"/>
        </w:rPr>
        <w:t>Количество персонала в службе маркетинга.</w:t>
      </w:r>
    </w:p>
    <w:p w:rsidR="00183E8E" w:rsidRPr="00C75DEA" w:rsidRDefault="00183E8E"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183E8E" w:rsidRPr="00C75DEA" w:rsidRDefault="00183E8E" w:rsidP="00C75DEA">
      <w:pPr>
        <w:numPr>
          <w:ilvl w:val="0"/>
          <w:numId w:val="34"/>
        </w:numPr>
        <w:ind w:left="0" w:firstLine="709"/>
        <w:jc w:val="both"/>
        <w:rPr>
          <w:color w:val="000000"/>
        </w:rPr>
      </w:pPr>
      <w:r w:rsidRPr="00C75DEA">
        <w:rPr>
          <w:color w:val="000000"/>
        </w:rPr>
        <w:t>Возможность контроля службы маркетинга.</w:t>
      </w:r>
    </w:p>
    <w:p w:rsidR="00183E8E" w:rsidRPr="00C75DEA" w:rsidRDefault="00183E8E" w:rsidP="00C75DEA">
      <w:pPr>
        <w:numPr>
          <w:ilvl w:val="0"/>
          <w:numId w:val="34"/>
        </w:numPr>
        <w:ind w:left="0" w:firstLine="709"/>
        <w:jc w:val="both"/>
        <w:rPr>
          <w:color w:val="000000"/>
        </w:rPr>
      </w:pPr>
      <w:r w:rsidRPr="00C75DEA">
        <w:rPr>
          <w:color w:val="000000"/>
        </w:rPr>
        <w:t>Затраты на маркетинговую деятельность.</w:t>
      </w:r>
    </w:p>
    <w:p w:rsidR="00183E8E" w:rsidRPr="00C75DEA" w:rsidRDefault="00183E8E" w:rsidP="00C75DEA">
      <w:pPr>
        <w:numPr>
          <w:ilvl w:val="0"/>
          <w:numId w:val="34"/>
        </w:numPr>
        <w:ind w:left="0" w:firstLine="709"/>
        <w:jc w:val="both"/>
        <w:rPr>
          <w:color w:val="000000"/>
        </w:rPr>
      </w:pPr>
      <w:r w:rsidRPr="00C75DEA">
        <w:rPr>
          <w:color w:val="000000"/>
        </w:rPr>
        <w:t>Работа с клиентами.</w:t>
      </w:r>
    </w:p>
    <w:p w:rsidR="00183E8E" w:rsidRPr="00C75DEA" w:rsidRDefault="00183E8E"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183E8E" w:rsidRPr="00DC11F5" w:rsidRDefault="00183E8E"/>
    <w:sectPr w:rsidR="00183E8E"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tka Subheading">
    <w:altName w:val="Segoe Script"/>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3"/>
  </w:num>
  <w:num w:numId="10">
    <w:abstractNumId w:val="18"/>
  </w:num>
  <w:num w:numId="11">
    <w:abstractNumId w:val="27"/>
  </w:num>
  <w:num w:numId="12">
    <w:abstractNumId w:val="24"/>
  </w:num>
  <w:num w:numId="13">
    <w:abstractNumId w:val="30"/>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1"/>
  </w:num>
  <w:num w:numId="23">
    <w:abstractNumId w:val="32"/>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4"/>
  </w:num>
  <w:num w:numId="32">
    <w:abstractNumId w:val="8"/>
  </w:num>
  <w:num w:numId="33">
    <w:abstractNumId w:val="7"/>
  </w:num>
  <w:num w:numId="34">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67628"/>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33DE"/>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83E8E"/>
    <w:rsid w:val="001847F2"/>
    <w:rsid w:val="001A1736"/>
    <w:rsid w:val="001A1F37"/>
    <w:rsid w:val="001A5339"/>
    <w:rsid w:val="001A6EEF"/>
    <w:rsid w:val="001B2D68"/>
    <w:rsid w:val="001B60D7"/>
    <w:rsid w:val="001C5440"/>
    <w:rsid w:val="001C5872"/>
    <w:rsid w:val="001D1585"/>
    <w:rsid w:val="001D3ABC"/>
    <w:rsid w:val="001D3BD4"/>
    <w:rsid w:val="001D3CDD"/>
    <w:rsid w:val="001D4F6F"/>
    <w:rsid w:val="001D7A57"/>
    <w:rsid w:val="001E05F9"/>
    <w:rsid w:val="001E1177"/>
    <w:rsid w:val="001E43EC"/>
    <w:rsid w:val="001E5A43"/>
    <w:rsid w:val="001E638B"/>
    <w:rsid w:val="001F0A5D"/>
    <w:rsid w:val="001F5B8A"/>
    <w:rsid w:val="001F7C8D"/>
    <w:rsid w:val="0020180A"/>
    <w:rsid w:val="00201B8B"/>
    <w:rsid w:val="002047DA"/>
    <w:rsid w:val="00207660"/>
    <w:rsid w:val="0021291A"/>
    <w:rsid w:val="00215348"/>
    <w:rsid w:val="00215742"/>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35D5"/>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94F15"/>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159E3"/>
    <w:rsid w:val="00417388"/>
    <w:rsid w:val="00420DF4"/>
    <w:rsid w:val="00421296"/>
    <w:rsid w:val="00424966"/>
    <w:rsid w:val="0043057E"/>
    <w:rsid w:val="004403B1"/>
    <w:rsid w:val="00454EA2"/>
    <w:rsid w:val="00461F76"/>
    <w:rsid w:val="00466912"/>
    <w:rsid w:val="00470D32"/>
    <w:rsid w:val="004800D8"/>
    <w:rsid w:val="00485DF9"/>
    <w:rsid w:val="004B0DB4"/>
    <w:rsid w:val="004B69FC"/>
    <w:rsid w:val="004D2C5D"/>
    <w:rsid w:val="004D4ABB"/>
    <w:rsid w:val="004E1D16"/>
    <w:rsid w:val="004E2400"/>
    <w:rsid w:val="004E5484"/>
    <w:rsid w:val="004E7649"/>
    <w:rsid w:val="004F4739"/>
    <w:rsid w:val="004F780A"/>
    <w:rsid w:val="004F7B61"/>
    <w:rsid w:val="00502EF0"/>
    <w:rsid w:val="0050343B"/>
    <w:rsid w:val="00510F01"/>
    <w:rsid w:val="0052002C"/>
    <w:rsid w:val="00520CF8"/>
    <w:rsid w:val="00521EC4"/>
    <w:rsid w:val="0053544C"/>
    <w:rsid w:val="00546EF9"/>
    <w:rsid w:val="005506D7"/>
    <w:rsid w:val="005523AB"/>
    <w:rsid w:val="00554FB1"/>
    <w:rsid w:val="00557193"/>
    <w:rsid w:val="00557DC1"/>
    <w:rsid w:val="00565376"/>
    <w:rsid w:val="00572859"/>
    <w:rsid w:val="00582778"/>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55811"/>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53CB"/>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ACF"/>
    <w:rsid w:val="007F56F9"/>
    <w:rsid w:val="00802C02"/>
    <w:rsid w:val="00802F71"/>
    <w:rsid w:val="008058C2"/>
    <w:rsid w:val="00816C66"/>
    <w:rsid w:val="008170B6"/>
    <w:rsid w:val="0082503B"/>
    <w:rsid w:val="00831B49"/>
    <w:rsid w:val="008365A6"/>
    <w:rsid w:val="0084206C"/>
    <w:rsid w:val="008434AC"/>
    <w:rsid w:val="00843BD8"/>
    <w:rsid w:val="00852C66"/>
    <w:rsid w:val="008627C5"/>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5356"/>
    <w:rsid w:val="008C720B"/>
    <w:rsid w:val="008C7409"/>
    <w:rsid w:val="008D059F"/>
    <w:rsid w:val="008E601C"/>
    <w:rsid w:val="0090429A"/>
    <w:rsid w:val="00904BB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A8C"/>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30D9"/>
    <w:rsid w:val="00A44DFF"/>
    <w:rsid w:val="00A46887"/>
    <w:rsid w:val="00A4693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505C"/>
    <w:rsid w:val="00AD658D"/>
    <w:rsid w:val="00AE310A"/>
    <w:rsid w:val="00AE40A4"/>
    <w:rsid w:val="00AE7A3F"/>
    <w:rsid w:val="00AE7BAC"/>
    <w:rsid w:val="00AF0687"/>
    <w:rsid w:val="00AF16E5"/>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657B"/>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1F20"/>
    <w:rsid w:val="00C326D2"/>
    <w:rsid w:val="00C36EC8"/>
    <w:rsid w:val="00C43E52"/>
    <w:rsid w:val="00C46911"/>
    <w:rsid w:val="00C53680"/>
    <w:rsid w:val="00C65C36"/>
    <w:rsid w:val="00C70B25"/>
    <w:rsid w:val="00C7395D"/>
    <w:rsid w:val="00C74A38"/>
    <w:rsid w:val="00C75DEA"/>
    <w:rsid w:val="00C8171F"/>
    <w:rsid w:val="00C9101B"/>
    <w:rsid w:val="00CA0FC5"/>
    <w:rsid w:val="00CA10C0"/>
    <w:rsid w:val="00CA38FF"/>
    <w:rsid w:val="00CC7FE5"/>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20882"/>
    <w:rsid w:val="00D3076D"/>
    <w:rsid w:val="00D31D15"/>
    <w:rsid w:val="00D3275A"/>
    <w:rsid w:val="00D415B0"/>
    <w:rsid w:val="00D4714B"/>
    <w:rsid w:val="00D47DA1"/>
    <w:rsid w:val="00D53982"/>
    <w:rsid w:val="00D56D96"/>
    <w:rsid w:val="00D57159"/>
    <w:rsid w:val="00D5728C"/>
    <w:rsid w:val="00D67324"/>
    <w:rsid w:val="00D67B67"/>
    <w:rsid w:val="00D84F09"/>
    <w:rsid w:val="00D862BD"/>
    <w:rsid w:val="00D86D6F"/>
    <w:rsid w:val="00D9610F"/>
    <w:rsid w:val="00DA56A1"/>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304D"/>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8400C"/>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6E4C"/>
    <w:rsid w:val="00EF7E24"/>
    <w:rsid w:val="00F0399E"/>
    <w:rsid w:val="00F11C85"/>
    <w:rsid w:val="00F1768B"/>
    <w:rsid w:val="00F229AC"/>
    <w:rsid w:val="00F24D0B"/>
    <w:rsid w:val="00F27EA9"/>
    <w:rsid w:val="00F3044D"/>
    <w:rsid w:val="00F35C2E"/>
    <w:rsid w:val="00F5281F"/>
    <w:rsid w:val="00F5396A"/>
    <w:rsid w:val="00F61149"/>
    <w:rsid w:val="00F65414"/>
    <w:rsid w:val="00F70365"/>
    <w:rsid w:val="00F742CF"/>
    <w:rsid w:val="00F81851"/>
    <w:rsid w:val="00F918CC"/>
    <w:rsid w:val="00F91CD9"/>
    <w:rsid w:val="00F92B2D"/>
    <w:rsid w:val="00F93251"/>
    <w:rsid w:val="00F9543C"/>
    <w:rsid w:val="00FA628D"/>
    <w:rsid w:val="00FB4057"/>
    <w:rsid w:val="00FC3B95"/>
    <w:rsid w:val="00FC5090"/>
    <w:rsid w:val="00FC7DAF"/>
    <w:rsid w:val="00FD0CEF"/>
    <w:rsid w:val="00FD2413"/>
    <w:rsid w:val="00FD7114"/>
    <w:rsid w:val="00FE264D"/>
    <w:rsid w:val="00FE5CA6"/>
    <w:rsid w:val="00FE6990"/>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C02"/>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BalloonText">
    <w:name w:val="Balloon Text"/>
    <w:basedOn w:val="Normal"/>
    <w:link w:val="BalloonTextChar"/>
    <w:uiPriority w:val="99"/>
    <w:semiHidden/>
    <w:rsid w:val="00D6732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2723258">
      <w:marLeft w:val="0"/>
      <w:marRight w:val="0"/>
      <w:marTop w:val="0"/>
      <w:marBottom w:val="0"/>
      <w:divBdr>
        <w:top w:val="none" w:sz="0" w:space="0" w:color="auto"/>
        <w:left w:val="none" w:sz="0" w:space="0" w:color="auto"/>
        <w:bottom w:val="none" w:sz="0" w:space="0" w:color="auto"/>
        <w:right w:val="none" w:sz="0" w:space="0" w:color="auto"/>
      </w:divBdr>
      <w:divsChild>
        <w:div w:id="1102723290">
          <w:marLeft w:val="0"/>
          <w:marRight w:val="0"/>
          <w:marTop w:val="0"/>
          <w:marBottom w:val="0"/>
          <w:divBdr>
            <w:top w:val="none" w:sz="0" w:space="0" w:color="auto"/>
            <w:left w:val="none" w:sz="0" w:space="0" w:color="auto"/>
            <w:bottom w:val="none" w:sz="0" w:space="0" w:color="auto"/>
            <w:right w:val="none" w:sz="0" w:space="0" w:color="auto"/>
          </w:divBdr>
          <w:divsChild>
            <w:div w:id="1102723268">
              <w:marLeft w:val="0"/>
              <w:marRight w:val="450"/>
              <w:marTop w:val="0"/>
              <w:marBottom w:val="0"/>
              <w:divBdr>
                <w:top w:val="none" w:sz="0" w:space="0" w:color="auto"/>
                <w:left w:val="none" w:sz="0" w:space="0" w:color="auto"/>
                <w:bottom w:val="none" w:sz="0" w:space="0" w:color="auto"/>
                <w:right w:val="none" w:sz="0" w:space="0" w:color="auto"/>
              </w:divBdr>
            </w:div>
          </w:divsChild>
        </w:div>
        <w:div w:id="1102723319">
          <w:marLeft w:val="0"/>
          <w:marRight w:val="0"/>
          <w:marTop w:val="0"/>
          <w:marBottom w:val="0"/>
          <w:divBdr>
            <w:top w:val="none" w:sz="0" w:space="0" w:color="auto"/>
            <w:left w:val="none" w:sz="0" w:space="0" w:color="auto"/>
            <w:bottom w:val="none" w:sz="0" w:space="0" w:color="auto"/>
            <w:right w:val="none" w:sz="0" w:space="0" w:color="auto"/>
          </w:divBdr>
          <w:divsChild>
            <w:div w:id="1102723302">
              <w:marLeft w:val="0"/>
              <w:marRight w:val="0"/>
              <w:marTop w:val="0"/>
              <w:marBottom w:val="75"/>
              <w:divBdr>
                <w:top w:val="none" w:sz="0" w:space="0" w:color="auto"/>
                <w:left w:val="none" w:sz="0" w:space="0" w:color="auto"/>
                <w:bottom w:val="none" w:sz="0" w:space="0" w:color="auto"/>
                <w:right w:val="none" w:sz="0" w:space="0" w:color="auto"/>
              </w:divBdr>
            </w:div>
            <w:div w:id="1102723304">
              <w:marLeft w:val="0"/>
              <w:marRight w:val="0"/>
              <w:marTop w:val="0"/>
              <w:marBottom w:val="75"/>
              <w:divBdr>
                <w:top w:val="none" w:sz="0" w:space="0" w:color="auto"/>
                <w:left w:val="none" w:sz="0" w:space="0" w:color="auto"/>
                <w:bottom w:val="none" w:sz="0" w:space="0" w:color="auto"/>
                <w:right w:val="none" w:sz="0" w:space="0" w:color="auto"/>
              </w:divBdr>
            </w:div>
            <w:div w:id="1102723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59">
      <w:marLeft w:val="0"/>
      <w:marRight w:val="0"/>
      <w:marTop w:val="0"/>
      <w:marBottom w:val="0"/>
      <w:divBdr>
        <w:top w:val="none" w:sz="0" w:space="0" w:color="auto"/>
        <w:left w:val="none" w:sz="0" w:space="0" w:color="auto"/>
        <w:bottom w:val="none" w:sz="0" w:space="0" w:color="auto"/>
        <w:right w:val="none" w:sz="0" w:space="0" w:color="auto"/>
      </w:divBdr>
      <w:divsChild>
        <w:div w:id="1102723294">
          <w:marLeft w:val="0"/>
          <w:marRight w:val="0"/>
          <w:marTop w:val="0"/>
          <w:marBottom w:val="0"/>
          <w:divBdr>
            <w:top w:val="none" w:sz="0" w:space="0" w:color="auto"/>
            <w:left w:val="none" w:sz="0" w:space="0" w:color="auto"/>
            <w:bottom w:val="none" w:sz="0" w:space="0" w:color="auto"/>
            <w:right w:val="none" w:sz="0" w:space="0" w:color="auto"/>
          </w:divBdr>
          <w:divsChild>
            <w:div w:id="1102723297">
              <w:marLeft w:val="0"/>
              <w:marRight w:val="450"/>
              <w:marTop w:val="0"/>
              <w:marBottom w:val="0"/>
              <w:divBdr>
                <w:top w:val="none" w:sz="0" w:space="0" w:color="auto"/>
                <w:left w:val="none" w:sz="0" w:space="0" w:color="auto"/>
                <w:bottom w:val="none" w:sz="0" w:space="0" w:color="auto"/>
                <w:right w:val="none" w:sz="0" w:space="0" w:color="auto"/>
              </w:divBdr>
            </w:div>
          </w:divsChild>
        </w:div>
        <w:div w:id="1102723296">
          <w:marLeft w:val="0"/>
          <w:marRight w:val="0"/>
          <w:marTop w:val="0"/>
          <w:marBottom w:val="0"/>
          <w:divBdr>
            <w:top w:val="none" w:sz="0" w:space="0" w:color="auto"/>
            <w:left w:val="none" w:sz="0" w:space="0" w:color="auto"/>
            <w:bottom w:val="none" w:sz="0" w:space="0" w:color="auto"/>
            <w:right w:val="none" w:sz="0" w:space="0" w:color="auto"/>
          </w:divBdr>
          <w:divsChild>
            <w:div w:id="1102723267">
              <w:marLeft w:val="0"/>
              <w:marRight w:val="0"/>
              <w:marTop w:val="0"/>
              <w:marBottom w:val="75"/>
              <w:divBdr>
                <w:top w:val="none" w:sz="0" w:space="0" w:color="auto"/>
                <w:left w:val="none" w:sz="0" w:space="0" w:color="auto"/>
                <w:bottom w:val="none" w:sz="0" w:space="0" w:color="auto"/>
                <w:right w:val="none" w:sz="0" w:space="0" w:color="auto"/>
              </w:divBdr>
            </w:div>
            <w:div w:id="1102723277">
              <w:marLeft w:val="0"/>
              <w:marRight w:val="0"/>
              <w:marTop w:val="0"/>
              <w:marBottom w:val="75"/>
              <w:divBdr>
                <w:top w:val="none" w:sz="0" w:space="0" w:color="auto"/>
                <w:left w:val="none" w:sz="0" w:space="0" w:color="auto"/>
                <w:bottom w:val="none" w:sz="0" w:space="0" w:color="auto"/>
                <w:right w:val="none" w:sz="0" w:space="0" w:color="auto"/>
              </w:divBdr>
            </w:div>
            <w:div w:id="11027233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66">
      <w:marLeft w:val="0"/>
      <w:marRight w:val="0"/>
      <w:marTop w:val="0"/>
      <w:marBottom w:val="0"/>
      <w:divBdr>
        <w:top w:val="none" w:sz="0" w:space="0" w:color="auto"/>
        <w:left w:val="none" w:sz="0" w:space="0" w:color="auto"/>
        <w:bottom w:val="none" w:sz="0" w:space="0" w:color="auto"/>
        <w:right w:val="none" w:sz="0" w:space="0" w:color="auto"/>
      </w:divBdr>
      <w:divsChild>
        <w:div w:id="1102723288">
          <w:marLeft w:val="-225"/>
          <w:marRight w:val="-225"/>
          <w:marTop w:val="0"/>
          <w:marBottom w:val="0"/>
          <w:divBdr>
            <w:top w:val="none" w:sz="0" w:space="0" w:color="auto"/>
            <w:left w:val="none" w:sz="0" w:space="0" w:color="auto"/>
            <w:bottom w:val="none" w:sz="0" w:space="0" w:color="auto"/>
            <w:right w:val="none" w:sz="0" w:space="0" w:color="auto"/>
          </w:divBdr>
          <w:divsChild>
            <w:div w:id="1102723300">
              <w:marLeft w:val="0"/>
              <w:marRight w:val="0"/>
              <w:marTop w:val="0"/>
              <w:marBottom w:val="0"/>
              <w:divBdr>
                <w:top w:val="none" w:sz="0" w:space="0" w:color="auto"/>
                <w:left w:val="none" w:sz="0" w:space="0" w:color="auto"/>
                <w:bottom w:val="none" w:sz="0" w:space="0" w:color="auto"/>
                <w:right w:val="none" w:sz="0" w:space="0" w:color="auto"/>
              </w:divBdr>
              <w:divsChild>
                <w:div w:id="1102723287">
                  <w:marLeft w:val="-225"/>
                  <w:marRight w:val="-225"/>
                  <w:marTop w:val="0"/>
                  <w:marBottom w:val="0"/>
                  <w:divBdr>
                    <w:top w:val="none" w:sz="0" w:space="0" w:color="auto"/>
                    <w:left w:val="none" w:sz="0" w:space="0" w:color="auto"/>
                    <w:bottom w:val="none" w:sz="0" w:space="0" w:color="auto"/>
                    <w:right w:val="none" w:sz="0" w:space="0" w:color="auto"/>
                  </w:divBdr>
                  <w:divsChild>
                    <w:div w:id="1102723283">
                      <w:marLeft w:val="9750"/>
                      <w:marRight w:val="0"/>
                      <w:marTop w:val="0"/>
                      <w:marBottom w:val="0"/>
                      <w:divBdr>
                        <w:top w:val="none" w:sz="0" w:space="0" w:color="auto"/>
                        <w:left w:val="none" w:sz="0" w:space="0" w:color="auto"/>
                        <w:bottom w:val="none" w:sz="0" w:space="0" w:color="auto"/>
                        <w:right w:val="none" w:sz="0" w:space="0" w:color="auto"/>
                      </w:divBdr>
                      <w:divsChild>
                        <w:div w:id="110272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269">
      <w:marLeft w:val="0"/>
      <w:marRight w:val="0"/>
      <w:marTop w:val="0"/>
      <w:marBottom w:val="0"/>
      <w:divBdr>
        <w:top w:val="none" w:sz="0" w:space="0" w:color="auto"/>
        <w:left w:val="none" w:sz="0" w:space="0" w:color="auto"/>
        <w:bottom w:val="none" w:sz="0" w:space="0" w:color="auto"/>
        <w:right w:val="none" w:sz="0" w:space="0" w:color="auto"/>
      </w:divBdr>
      <w:divsChild>
        <w:div w:id="1102723271">
          <w:marLeft w:val="0"/>
          <w:marRight w:val="0"/>
          <w:marTop w:val="0"/>
          <w:marBottom w:val="0"/>
          <w:divBdr>
            <w:top w:val="none" w:sz="0" w:space="0" w:color="auto"/>
            <w:left w:val="none" w:sz="0" w:space="0" w:color="auto"/>
            <w:bottom w:val="none" w:sz="0" w:space="0" w:color="auto"/>
            <w:right w:val="none" w:sz="0" w:space="0" w:color="auto"/>
          </w:divBdr>
        </w:div>
        <w:div w:id="1102723280">
          <w:marLeft w:val="0"/>
          <w:marRight w:val="0"/>
          <w:marTop w:val="0"/>
          <w:marBottom w:val="0"/>
          <w:divBdr>
            <w:top w:val="none" w:sz="0" w:space="0" w:color="auto"/>
            <w:left w:val="none" w:sz="0" w:space="0" w:color="auto"/>
            <w:bottom w:val="none" w:sz="0" w:space="0" w:color="auto"/>
            <w:right w:val="none" w:sz="0" w:space="0" w:color="auto"/>
          </w:divBdr>
          <w:divsChild>
            <w:div w:id="1102723256">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6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2723274">
      <w:marLeft w:val="0"/>
      <w:marRight w:val="0"/>
      <w:marTop w:val="0"/>
      <w:marBottom w:val="0"/>
      <w:divBdr>
        <w:top w:val="none" w:sz="0" w:space="0" w:color="auto"/>
        <w:left w:val="none" w:sz="0" w:space="0" w:color="auto"/>
        <w:bottom w:val="none" w:sz="0" w:space="0" w:color="auto"/>
        <w:right w:val="none" w:sz="0" w:space="0" w:color="auto"/>
      </w:divBdr>
      <w:divsChild>
        <w:div w:id="1102723261">
          <w:marLeft w:val="0"/>
          <w:marRight w:val="0"/>
          <w:marTop w:val="0"/>
          <w:marBottom w:val="0"/>
          <w:divBdr>
            <w:top w:val="none" w:sz="0" w:space="0" w:color="auto"/>
            <w:left w:val="none" w:sz="0" w:space="0" w:color="auto"/>
            <w:bottom w:val="none" w:sz="0" w:space="0" w:color="auto"/>
            <w:right w:val="none" w:sz="0" w:space="0" w:color="auto"/>
          </w:divBdr>
          <w:divsChild>
            <w:div w:id="110272328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7">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4">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81">
          <w:marLeft w:val="0"/>
          <w:marRight w:val="0"/>
          <w:marTop w:val="0"/>
          <w:marBottom w:val="0"/>
          <w:divBdr>
            <w:top w:val="none" w:sz="0" w:space="0" w:color="auto"/>
            <w:left w:val="none" w:sz="0" w:space="0" w:color="auto"/>
            <w:bottom w:val="none" w:sz="0" w:space="0" w:color="auto"/>
            <w:right w:val="none" w:sz="0" w:space="0" w:color="auto"/>
          </w:divBdr>
        </w:div>
      </w:divsChild>
    </w:div>
    <w:div w:id="1102723275">
      <w:marLeft w:val="0"/>
      <w:marRight w:val="0"/>
      <w:marTop w:val="0"/>
      <w:marBottom w:val="0"/>
      <w:divBdr>
        <w:top w:val="none" w:sz="0" w:space="0" w:color="auto"/>
        <w:left w:val="none" w:sz="0" w:space="0" w:color="auto"/>
        <w:bottom w:val="none" w:sz="0" w:space="0" w:color="auto"/>
        <w:right w:val="none" w:sz="0" w:space="0" w:color="auto"/>
      </w:divBdr>
      <w:divsChild>
        <w:div w:id="1102723257">
          <w:marLeft w:val="0"/>
          <w:marRight w:val="0"/>
          <w:marTop w:val="0"/>
          <w:marBottom w:val="75"/>
          <w:divBdr>
            <w:top w:val="none" w:sz="0" w:space="0" w:color="auto"/>
            <w:left w:val="none" w:sz="0" w:space="0" w:color="auto"/>
            <w:bottom w:val="none" w:sz="0" w:space="0" w:color="auto"/>
            <w:right w:val="none" w:sz="0" w:space="0" w:color="auto"/>
          </w:divBdr>
        </w:div>
        <w:div w:id="1102723282">
          <w:marLeft w:val="0"/>
          <w:marRight w:val="0"/>
          <w:marTop w:val="0"/>
          <w:marBottom w:val="75"/>
          <w:divBdr>
            <w:top w:val="none" w:sz="0" w:space="0" w:color="auto"/>
            <w:left w:val="none" w:sz="0" w:space="0" w:color="auto"/>
            <w:bottom w:val="none" w:sz="0" w:space="0" w:color="auto"/>
            <w:right w:val="none" w:sz="0" w:space="0" w:color="auto"/>
          </w:divBdr>
        </w:div>
      </w:divsChild>
    </w:div>
    <w:div w:id="1102723279">
      <w:marLeft w:val="0"/>
      <w:marRight w:val="0"/>
      <w:marTop w:val="0"/>
      <w:marBottom w:val="0"/>
      <w:divBdr>
        <w:top w:val="none" w:sz="0" w:space="0" w:color="auto"/>
        <w:left w:val="none" w:sz="0" w:space="0" w:color="auto"/>
        <w:bottom w:val="none" w:sz="0" w:space="0" w:color="auto"/>
        <w:right w:val="none" w:sz="0" w:space="0" w:color="auto"/>
      </w:divBdr>
    </w:div>
    <w:div w:id="1102723284">
      <w:marLeft w:val="0"/>
      <w:marRight w:val="0"/>
      <w:marTop w:val="0"/>
      <w:marBottom w:val="0"/>
      <w:divBdr>
        <w:top w:val="none" w:sz="0" w:space="0" w:color="auto"/>
        <w:left w:val="none" w:sz="0" w:space="0" w:color="auto"/>
        <w:bottom w:val="none" w:sz="0" w:space="0" w:color="auto"/>
        <w:right w:val="none" w:sz="0" w:space="0" w:color="auto"/>
      </w:divBdr>
      <w:divsChild>
        <w:div w:id="1102723263">
          <w:marLeft w:val="0"/>
          <w:marRight w:val="0"/>
          <w:marTop w:val="0"/>
          <w:marBottom w:val="0"/>
          <w:divBdr>
            <w:top w:val="none" w:sz="0" w:space="0" w:color="auto"/>
            <w:left w:val="none" w:sz="0" w:space="0" w:color="auto"/>
            <w:bottom w:val="none" w:sz="0" w:space="0" w:color="auto"/>
            <w:right w:val="none" w:sz="0" w:space="0" w:color="auto"/>
          </w:divBdr>
          <w:divsChild>
            <w:div w:id="110272326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315">
          <w:marLeft w:val="0"/>
          <w:marRight w:val="0"/>
          <w:marTop w:val="0"/>
          <w:marBottom w:val="0"/>
          <w:divBdr>
            <w:top w:val="none" w:sz="0" w:space="0" w:color="auto"/>
            <w:left w:val="none" w:sz="0" w:space="0" w:color="auto"/>
            <w:bottom w:val="none" w:sz="0" w:space="0" w:color="auto"/>
            <w:right w:val="none" w:sz="0" w:space="0" w:color="auto"/>
          </w:divBdr>
        </w:div>
      </w:divsChild>
    </w:div>
    <w:div w:id="1102723286">
      <w:marLeft w:val="0"/>
      <w:marRight w:val="0"/>
      <w:marTop w:val="0"/>
      <w:marBottom w:val="0"/>
      <w:divBdr>
        <w:top w:val="none" w:sz="0" w:space="0" w:color="auto"/>
        <w:left w:val="none" w:sz="0" w:space="0" w:color="auto"/>
        <w:bottom w:val="none" w:sz="0" w:space="0" w:color="auto"/>
        <w:right w:val="none" w:sz="0" w:space="0" w:color="auto"/>
      </w:divBdr>
    </w:div>
    <w:div w:id="1102723292">
      <w:marLeft w:val="0"/>
      <w:marRight w:val="0"/>
      <w:marTop w:val="0"/>
      <w:marBottom w:val="0"/>
      <w:divBdr>
        <w:top w:val="none" w:sz="0" w:space="0" w:color="auto"/>
        <w:left w:val="none" w:sz="0" w:space="0" w:color="auto"/>
        <w:bottom w:val="none" w:sz="0" w:space="0" w:color="auto"/>
        <w:right w:val="none" w:sz="0" w:space="0" w:color="auto"/>
      </w:divBdr>
      <w:divsChild>
        <w:div w:id="1102723289">
          <w:marLeft w:val="0"/>
          <w:marRight w:val="0"/>
          <w:marTop w:val="0"/>
          <w:marBottom w:val="0"/>
          <w:divBdr>
            <w:top w:val="none" w:sz="0" w:space="0" w:color="auto"/>
            <w:left w:val="none" w:sz="0" w:space="0" w:color="auto"/>
            <w:bottom w:val="none" w:sz="0" w:space="0" w:color="auto"/>
            <w:right w:val="none" w:sz="0" w:space="0" w:color="auto"/>
          </w:divBdr>
          <w:divsChild>
            <w:div w:id="110272327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95">
          <w:marLeft w:val="0"/>
          <w:marRight w:val="0"/>
          <w:marTop w:val="0"/>
          <w:marBottom w:val="0"/>
          <w:divBdr>
            <w:top w:val="none" w:sz="0" w:space="0" w:color="auto"/>
            <w:left w:val="none" w:sz="0" w:space="0" w:color="auto"/>
            <w:bottom w:val="none" w:sz="0" w:space="0" w:color="auto"/>
            <w:right w:val="none" w:sz="0" w:space="0" w:color="auto"/>
          </w:divBdr>
        </w:div>
      </w:divsChild>
    </w:div>
    <w:div w:id="1102723299">
      <w:marLeft w:val="0"/>
      <w:marRight w:val="0"/>
      <w:marTop w:val="0"/>
      <w:marBottom w:val="0"/>
      <w:divBdr>
        <w:top w:val="none" w:sz="0" w:space="0" w:color="auto"/>
        <w:left w:val="none" w:sz="0" w:space="0" w:color="auto"/>
        <w:bottom w:val="none" w:sz="0" w:space="0" w:color="auto"/>
        <w:right w:val="none" w:sz="0" w:space="0" w:color="auto"/>
      </w:divBdr>
    </w:div>
    <w:div w:id="1102723306">
      <w:marLeft w:val="0"/>
      <w:marRight w:val="0"/>
      <w:marTop w:val="0"/>
      <w:marBottom w:val="0"/>
      <w:divBdr>
        <w:top w:val="none" w:sz="0" w:space="0" w:color="auto"/>
        <w:left w:val="none" w:sz="0" w:space="0" w:color="auto"/>
        <w:bottom w:val="none" w:sz="0" w:space="0" w:color="auto"/>
        <w:right w:val="none" w:sz="0" w:space="0" w:color="auto"/>
      </w:divBdr>
    </w:div>
    <w:div w:id="1102723309">
      <w:marLeft w:val="0"/>
      <w:marRight w:val="0"/>
      <w:marTop w:val="0"/>
      <w:marBottom w:val="0"/>
      <w:divBdr>
        <w:top w:val="none" w:sz="0" w:space="0" w:color="auto"/>
        <w:left w:val="none" w:sz="0" w:space="0" w:color="auto"/>
        <w:bottom w:val="none" w:sz="0" w:space="0" w:color="auto"/>
        <w:right w:val="none" w:sz="0" w:space="0" w:color="auto"/>
      </w:divBdr>
    </w:div>
    <w:div w:id="1102723310">
      <w:marLeft w:val="0"/>
      <w:marRight w:val="0"/>
      <w:marTop w:val="0"/>
      <w:marBottom w:val="0"/>
      <w:divBdr>
        <w:top w:val="none" w:sz="0" w:space="0" w:color="auto"/>
        <w:left w:val="none" w:sz="0" w:space="0" w:color="auto"/>
        <w:bottom w:val="none" w:sz="0" w:space="0" w:color="auto"/>
        <w:right w:val="none" w:sz="0" w:space="0" w:color="auto"/>
      </w:divBdr>
    </w:div>
    <w:div w:id="1102723316">
      <w:marLeft w:val="0"/>
      <w:marRight w:val="0"/>
      <w:marTop w:val="0"/>
      <w:marBottom w:val="0"/>
      <w:divBdr>
        <w:top w:val="none" w:sz="0" w:space="0" w:color="auto"/>
        <w:left w:val="none" w:sz="0" w:space="0" w:color="auto"/>
        <w:bottom w:val="none" w:sz="0" w:space="0" w:color="auto"/>
        <w:right w:val="none" w:sz="0" w:space="0" w:color="auto"/>
      </w:divBdr>
      <w:divsChild>
        <w:div w:id="1102723264">
          <w:marLeft w:val="0"/>
          <w:marRight w:val="0"/>
          <w:marTop w:val="0"/>
          <w:marBottom w:val="0"/>
          <w:divBdr>
            <w:top w:val="none" w:sz="0" w:space="0" w:color="auto"/>
            <w:left w:val="none" w:sz="0" w:space="0" w:color="auto"/>
            <w:bottom w:val="none" w:sz="0" w:space="0" w:color="auto"/>
            <w:right w:val="none" w:sz="0" w:space="0" w:color="auto"/>
          </w:divBdr>
        </w:div>
        <w:div w:id="1102723276">
          <w:marLeft w:val="0"/>
          <w:marRight w:val="0"/>
          <w:marTop w:val="0"/>
          <w:marBottom w:val="0"/>
          <w:divBdr>
            <w:top w:val="none" w:sz="0" w:space="0" w:color="auto"/>
            <w:left w:val="none" w:sz="0" w:space="0" w:color="auto"/>
            <w:bottom w:val="none" w:sz="0" w:space="0" w:color="auto"/>
            <w:right w:val="none" w:sz="0" w:space="0" w:color="auto"/>
          </w:divBdr>
          <w:divsChild>
            <w:div w:id="110272326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1">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13" Type="http://schemas.openxmlformats.org/officeDocument/2006/relationships/hyperlink" Target="http://www.iprbookshop.ru/78034.html" TargetMode="External"/><Relationship Id="rId18" Type="http://schemas.openxmlformats.org/officeDocument/2006/relationships/hyperlink" Target="http://www.oecdru.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hyperlink" Target="http://www.iprbookshop.ru/102272.html" TargetMode="External"/><Relationship Id="rId17" Type="http://schemas.openxmlformats.org/officeDocument/2006/relationships/hyperlink" Target="http://www.pwc.ru/ru.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orld-tourism.org"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iprbookshop.ru/85607.html" TargetMode="External"/><Relationship Id="rId5" Type="http://schemas.openxmlformats.org/officeDocument/2006/relationships/hyperlink" Target="http://www.iprbookshop.ru/71036.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2710.html" TargetMode="External"/><Relationship Id="rId19" Type="http://schemas.openxmlformats.org/officeDocument/2006/relationships/hyperlink" Target="http://www.worldbank.org" TargetMode="External"/><Relationship Id="rId4" Type="http://schemas.openxmlformats.org/officeDocument/2006/relationships/webSettings" Target="webSettings.xml"/><Relationship Id="rId9" Type="http://schemas.openxmlformats.org/officeDocument/2006/relationships/hyperlink" Target="http://www.iprbookshop.ru/71205.htm" TargetMode="External"/><Relationship Id="rId14" Type="http://schemas.openxmlformats.org/officeDocument/2006/relationships/hyperlink" Target="https://www.litres.ru/uriy-viktorovich-razovskiy/effektivnyy-marketing/chitat-onlay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40</Pages>
  <Words>12542</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13</cp:revision>
  <cp:lastPrinted>2021-04-16T13:35:00Z</cp:lastPrinted>
  <dcterms:created xsi:type="dcterms:W3CDTF">2021-04-24T07:33:00Z</dcterms:created>
  <dcterms:modified xsi:type="dcterms:W3CDTF">2021-12-28T10:41:00Z</dcterms:modified>
</cp:coreProperties>
</file>